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EC8" w:rsidRDefault="006D3EC8" w:rsidP="001C0227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64.5pt">
            <v:imagedata r:id="rId7" o:title=""/>
          </v:shape>
        </w:pict>
      </w:r>
    </w:p>
    <w:p w:rsidR="006D3EC8" w:rsidRDefault="006D3EC8" w:rsidP="001C0227">
      <w:pPr>
        <w:jc w:val="center"/>
        <w:rPr>
          <w:sz w:val="28"/>
          <w:szCs w:val="28"/>
        </w:rPr>
      </w:pPr>
    </w:p>
    <w:p w:rsidR="006D3EC8" w:rsidRPr="0064241B" w:rsidRDefault="006D3EC8" w:rsidP="001C0227">
      <w:pPr>
        <w:jc w:val="center"/>
        <w:rPr>
          <w:b/>
          <w:sz w:val="32"/>
          <w:szCs w:val="20"/>
          <w:lang w:eastAsia="ar-SA"/>
        </w:rPr>
      </w:pPr>
      <w:r w:rsidRPr="0064241B">
        <w:rPr>
          <w:b/>
          <w:sz w:val="32"/>
          <w:szCs w:val="20"/>
          <w:lang w:eastAsia="ar-SA"/>
        </w:rPr>
        <w:t>Администрация города Кирсанова</w:t>
      </w:r>
    </w:p>
    <w:p w:rsidR="006D3EC8" w:rsidRPr="0064241B" w:rsidRDefault="006D3EC8" w:rsidP="001C0227">
      <w:pPr>
        <w:keepNext/>
        <w:tabs>
          <w:tab w:val="num" w:pos="0"/>
        </w:tabs>
        <w:ind w:left="432" w:hanging="432"/>
        <w:jc w:val="center"/>
        <w:outlineLvl w:val="0"/>
        <w:rPr>
          <w:b/>
          <w:sz w:val="32"/>
          <w:szCs w:val="20"/>
          <w:lang w:eastAsia="ar-SA"/>
        </w:rPr>
      </w:pPr>
      <w:r w:rsidRPr="0064241B">
        <w:rPr>
          <w:b/>
          <w:sz w:val="32"/>
          <w:szCs w:val="20"/>
          <w:lang w:eastAsia="ar-SA"/>
        </w:rPr>
        <w:t>Тамбовской области</w:t>
      </w:r>
    </w:p>
    <w:p w:rsidR="006D3EC8" w:rsidRPr="0064241B" w:rsidRDefault="006D3EC8" w:rsidP="00603B36">
      <w:pPr>
        <w:jc w:val="center"/>
        <w:rPr>
          <w:b/>
          <w:sz w:val="32"/>
          <w:szCs w:val="20"/>
          <w:lang w:eastAsia="ar-SA"/>
        </w:rPr>
      </w:pPr>
    </w:p>
    <w:p w:rsidR="006D3EC8" w:rsidRPr="0064241B" w:rsidRDefault="006D3EC8" w:rsidP="00603B36">
      <w:pPr>
        <w:keepNext/>
        <w:numPr>
          <w:ilvl w:val="1"/>
          <w:numId w:val="0"/>
        </w:numPr>
        <w:tabs>
          <w:tab w:val="num" w:pos="0"/>
        </w:tabs>
        <w:ind w:left="576" w:hanging="576"/>
        <w:jc w:val="center"/>
        <w:outlineLvl w:val="1"/>
        <w:rPr>
          <w:b/>
          <w:sz w:val="48"/>
          <w:szCs w:val="20"/>
          <w:lang w:eastAsia="ar-SA"/>
        </w:rPr>
      </w:pPr>
      <w:r w:rsidRPr="0064241B">
        <w:rPr>
          <w:b/>
          <w:sz w:val="48"/>
          <w:szCs w:val="20"/>
          <w:lang w:eastAsia="ar-SA"/>
        </w:rPr>
        <w:t>РАСПОРЯЖЕНИЕ</w:t>
      </w:r>
    </w:p>
    <w:p w:rsidR="006D3EC8" w:rsidRPr="0064241B" w:rsidRDefault="006D3EC8" w:rsidP="00603B36">
      <w:pPr>
        <w:jc w:val="center"/>
        <w:rPr>
          <w:b/>
          <w:sz w:val="48"/>
          <w:szCs w:val="20"/>
          <w:lang w:eastAsia="ar-SA"/>
        </w:rPr>
      </w:pPr>
    </w:p>
    <w:p w:rsidR="006D3EC8" w:rsidRPr="00A7334D" w:rsidRDefault="006D3EC8" w:rsidP="00603B36">
      <w:pPr>
        <w:rPr>
          <w:b/>
          <w:sz w:val="28"/>
          <w:szCs w:val="20"/>
          <w:lang w:eastAsia="ar-SA"/>
        </w:rPr>
      </w:pPr>
      <w:r w:rsidRPr="00A7334D">
        <w:rPr>
          <w:b/>
          <w:sz w:val="28"/>
          <w:szCs w:val="20"/>
          <w:lang w:eastAsia="ar-SA"/>
        </w:rPr>
        <w:t xml:space="preserve">«25» декабря </w:t>
      </w:r>
      <w:smartTag w:uri="urn:schemas-microsoft-com:office:smarttags" w:element="metricconverter">
        <w:smartTagPr>
          <w:attr w:name="ProductID" w:val="2023 г"/>
        </w:smartTagPr>
        <w:r w:rsidRPr="00A7334D">
          <w:rPr>
            <w:b/>
            <w:sz w:val="28"/>
            <w:szCs w:val="20"/>
            <w:lang w:eastAsia="ar-SA"/>
          </w:rPr>
          <w:t>2023 г</w:t>
        </w:r>
      </w:smartTag>
      <w:r w:rsidRPr="00A7334D">
        <w:rPr>
          <w:b/>
          <w:sz w:val="28"/>
          <w:szCs w:val="20"/>
          <w:lang w:eastAsia="ar-SA"/>
        </w:rPr>
        <w:t>.                          г. Кирсанов                                     № 336-р</w:t>
      </w:r>
    </w:p>
    <w:p w:rsidR="006D3EC8" w:rsidRDefault="006D3EC8" w:rsidP="00603B36">
      <w:pPr>
        <w:jc w:val="both"/>
        <w:rPr>
          <w:sz w:val="28"/>
          <w:szCs w:val="28"/>
        </w:rPr>
      </w:pPr>
    </w:p>
    <w:p w:rsidR="006D3EC8" w:rsidRPr="001711F8" w:rsidRDefault="006D3EC8" w:rsidP="00603B36">
      <w:pPr>
        <w:ind w:firstLine="708"/>
        <w:jc w:val="both"/>
        <w:rPr>
          <w:sz w:val="28"/>
          <w:szCs w:val="28"/>
        </w:rPr>
      </w:pPr>
      <w:r w:rsidRPr="001711F8">
        <w:rPr>
          <w:sz w:val="28"/>
          <w:szCs w:val="28"/>
        </w:rPr>
        <w:t>Об утверждении муниципального задания на оказание муниципальных услуг (выполнение работ) муниципальным бюджетным учреждением «Спортивно-оздоровительный клуб «Олимп»</w:t>
      </w:r>
    </w:p>
    <w:p w:rsidR="006D3EC8" w:rsidRPr="000E49E6" w:rsidRDefault="006D3EC8" w:rsidP="00603B36">
      <w:pPr>
        <w:ind w:firstLine="708"/>
        <w:jc w:val="both"/>
        <w:rPr>
          <w:sz w:val="28"/>
          <w:szCs w:val="28"/>
        </w:rPr>
      </w:pPr>
    </w:p>
    <w:p w:rsidR="006D3EC8" w:rsidRPr="001711F8" w:rsidRDefault="006D3EC8" w:rsidP="00603B36">
      <w:pPr>
        <w:ind w:firstLine="708"/>
        <w:jc w:val="both"/>
        <w:rPr>
          <w:sz w:val="28"/>
          <w:szCs w:val="28"/>
        </w:rPr>
      </w:pPr>
      <w:r w:rsidRPr="001711F8">
        <w:rPr>
          <w:sz w:val="28"/>
          <w:szCs w:val="28"/>
        </w:rPr>
        <w:t>В целях реализации Федерального закона от 08.05.2010г.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постановления администрации города от 23 октября 2015г. №1308 «О порядке формирования муниципального задания на оказание муниципальных услуг (выполнение работ) в отношении муниципальных учреждений города и финансового обеспечения выпо</w:t>
      </w:r>
      <w:r>
        <w:rPr>
          <w:sz w:val="28"/>
          <w:szCs w:val="28"/>
        </w:rPr>
        <w:t>лнения муниципального задания»:</w:t>
      </w:r>
    </w:p>
    <w:p w:rsidR="006D3EC8" w:rsidRPr="001711F8" w:rsidRDefault="006D3EC8" w:rsidP="001C0227">
      <w:pPr>
        <w:ind w:firstLine="720"/>
        <w:jc w:val="both"/>
        <w:rPr>
          <w:sz w:val="28"/>
          <w:szCs w:val="28"/>
        </w:rPr>
      </w:pPr>
      <w:r w:rsidRPr="001711F8">
        <w:rPr>
          <w:sz w:val="28"/>
          <w:szCs w:val="28"/>
        </w:rPr>
        <w:t>1. Утвердить муниципальное задание на оказание муниципальных услуг (выполнение работ) муниципальному бюджетному учреждению «Спортивно-оздоровительный клуб «Олимп» на 2024 год и плановый период 2025 и 2026 годов согласно приложению.</w:t>
      </w:r>
    </w:p>
    <w:p w:rsidR="006D3EC8" w:rsidRPr="001711F8" w:rsidRDefault="006D3EC8" w:rsidP="001C0227">
      <w:pPr>
        <w:ind w:firstLine="720"/>
        <w:jc w:val="both"/>
        <w:rPr>
          <w:sz w:val="28"/>
          <w:szCs w:val="28"/>
        </w:rPr>
      </w:pPr>
      <w:r w:rsidRPr="001711F8">
        <w:rPr>
          <w:sz w:val="28"/>
          <w:szCs w:val="28"/>
        </w:rPr>
        <w:t>2. Руководителю муниципального бюджетного учреждения «Спортивно-оздоровительный клуб «Олимп» (М.Л. Редина) ежеквартально в срок до 10 числа месяца, следующего за отчетным кварталом, и в срок до 15 января очередного финансового года представлять в отдел по развитию физической культуры и спорта администрации города отчет об исполнении муниципального задания по форме.</w:t>
      </w:r>
    </w:p>
    <w:p w:rsidR="006D3EC8" w:rsidRPr="001C0227" w:rsidRDefault="006D3EC8" w:rsidP="001C0227">
      <w:pPr>
        <w:ind w:firstLine="720"/>
        <w:jc w:val="both"/>
        <w:rPr>
          <w:sz w:val="28"/>
          <w:szCs w:val="28"/>
        </w:rPr>
      </w:pPr>
      <w:r w:rsidRPr="00977C47">
        <w:rPr>
          <w:sz w:val="28"/>
          <w:szCs w:val="28"/>
        </w:rPr>
        <w:t xml:space="preserve">3. </w:t>
      </w:r>
      <w:r w:rsidRPr="00977C47">
        <w:rPr>
          <w:sz w:val="28"/>
          <w:szCs w:val="28"/>
          <w:shd w:val="clear" w:color="auto" w:fill="FFFFFF"/>
        </w:rPr>
        <w:t xml:space="preserve">Разместить </w:t>
      </w:r>
      <w:r w:rsidRPr="00AB3ECB">
        <w:rPr>
          <w:sz w:val="28"/>
          <w:szCs w:val="28"/>
          <w:shd w:val="clear" w:color="auto" w:fill="FFFFFF"/>
        </w:rPr>
        <w:t>(опубликовать) настоящее постановление в периодическом печатном издании «Кирсановский вестник» и на официальном сайте администрации города Кирсанова.</w:t>
      </w:r>
    </w:p>
    <w:p w:rsidR="006D3EC8" w:rsidRPr="000E49E6" w:rsidRDefault="006D3EC8" w:rsidP="001C0227">
      <w:pPr>
        <w:ind w:firstLine="720"/>
        <w:jc w:val="both"/>
        <w:rPr>
          <w:sz w:val="28"/>
          <w:szCs w:val="28"/>
        </w:rPr>
      </w:pPr>
      <w:r w:rsidRPr="000E49E6">
        <w:rPr>
          <w:sz w:val="28"/>
          <w:szCs w:val="28"/>
        </w:rPr>
        <w:t>4. Контроль за исполнением настоящего распоряжения возложить на заместителя главы города С.М. Плуталова.</w:t>
      </w:r>
    </w:p>
    <w:p w:rsidR="006D3EC8" w:rsidRPr="000E49E6" w:rsidRDefault="006D3EC8" w:rsidP="00603B36">
      <w:pPr>
        <w:jc w:val="both"/>
        <w:rPr>
          <w:sz w:val="28"/>
          <w:szCs w:val="28"/>
        </w:rPr>
      </w:pPr>
    </w:p>
    <w:p w:rsidR="006D3EC8" w:rsidRPr="000E49E6" w:rsidRDefault="006D3EC8" w:rsidP="00603B36">
      <w:pPr>
        <w:jc w:val="both"/>
        <w:rPr>
          <w:sz w:val="28"/>
          <w:szCs w:val="28"/>
        </w:rPr>
      </w:pPr>
      <w:r w:rsidRPr="000E49E6">
        <w:rPr>
          <w:sz w:val="28"/>
          <w:szCs w:val="28"/>
        </w:rPr>
        <w:t xml:space="preserve"> </w:t>
      </w:r>
    </w:p>
    <w:p w:rsidR="006D3EC8" w:rsidRPr="000E49E6" w:rsidRDefault="006D3EC8" w:rsidP="00603B36">
      <w:pPr>
        <w:jc w:val="both"/>
        <w:rPr>
          <w:sz w:val="28"/>
          <w:szCs w:val="28"/>
        </w:rPr>
      </w:pPr>
    </w:p>
    <w:p w:rsidR="006D3EC8" w:rsidRPr="000E49E6" w:rsidRDefault="006D3EC8" w:rsidP="00603B36">
      <w:pPr>
        <w:jc w:val="both"/>
        <w:rPr>
          <w:sz w:val="28"/>
          <w:szCs w:val="28"/>
          <w:shd w:val="clear" w:color="auto" w:fill="FFFFFF"/>
        </w:rPr>
      </w:pPr>
      <w:r w:rsidRPr="000E49E6">
        <w:rPr>
          <w:sz w:val="28"/>
          <w:szCs w:val="28"/>
          <w:shd w:val="clear" w:color="auto" w:fill="FFFFFF"/>
        </w:rPr>
        <w:t xml:space="preserve">Глава города </w:t>
      </w:r>
      <w:r w:rsidRPr="000E49E6">
        <w:rPr>
          <w:sz w:val="28"/>
          <w:szCs w:val="28"/>
          <w:shd w:val="clear" w:color="auto" w:fill="FFFFFF"/>
        </w:rPr>
        <w:tab/>
      </w:r>
      <w:r w:rsidRPr="000E49E6">
        <w:rPr>
          <w:sz w:val="28"/>
          <w:szCs w:val="28"/>
          <w:shd w:val="clear" w:color="auto" w:fill="FFFFFF"/>
        </w:rPr>
        <w:tab/>
      </w:r>
      <w:r w:rsidRPr="000E49E6">
        <w:rPr>
          <w:sz w:val="28"/>
          <w:szCs w:val="28"/>
          <w:shd w:val="clear" w:color="auto" w:fill="FFFFFF"/>
        </w:rPr>
        <w:tab/>
      </w:r>
      <w:r w:rsidRPr="000E49E6">
        <w:rPr>
          <w:sz w:val="28"/>
          <w:szCs w:val="28"/>
          <w:shd w:val="clear" w:color="auto" w:fill="FFFFFF"/>
        </w:rPr>
        <w:tab/>
      </w:r>
      <w:r w:rsidRPr="000E49E6">
        <w:rPr>
          <w:sz w:val="28"/>
          <w:szCs w:val="28"/>
          <w:shd w:val="clear" w:color="auto" w:fill="FFFFFF"/>
        </w:rPr>
        <w:tab/>
      </w:r>
      <w:r w:rsidRPr="000E49E6">
        <w:rPr>
          <w:sz w:val="28"/>
          <w:szCs w:val="28"/>
          <w:shd w:val="clear" w:color="auto" w:fill="FFFFFF"/>
        </w:rPr>
        <w:tab/>
      </w:r>
      <w:r w:rsidRPr="000E49E6">
        <w:rPr>
          <w:sz w:val="28"/>
          <w:szCs w:val="28"/>
          <w:shd w:val="clear" w:color="auto" w:fill="FFFFFF"/>
        </w:rPr>
        <w:tab/>
        <w:t xml:space="preserve">               </w:t>
      </w:r>
      <w:r>
        <w:rPr>
          <w:sz w:val="28"/>
          <w:szCs w:val="28"/>
          <w:shd w:val="clear" w:color="auto" w:fill="FFFFFF"/>
        </w:rPr>
        <w:t xml:space="preserve">    </w:t>
      </w:r>
      <w:r w:rsidRPr="000E49E6">
        <w:rPr>
          <w:sz w:val="28"/>
          <w:szCs w:val="28"/>
          <w:shd w:val="clear" w:color="auto" w:fill="FFFFFF"/>
        </w:rPr>
        <w:t xml:space="preserve">      С.А. Павлов</w:t>
      </w:r>
    </w:p>
    <w:p w:rsidR="006D3EC8" w:rsidRPr="006018EA" w:rsidRDefault="006D3EC8" w:rsidP="003E26E4">
      <w:pPr>
        <w:jc w:val="both"/>
        <w:rPr>
          <w:color w:val="FF0000"/>
        </w:rPr>
        <w:sectPr w:rsidR="006D3EC8" w:rsidRPr="006018EA" w:rsidSect="003E26E4">
          <w:pgSz w:w="11906" w:h="16838"/>
          <w:pgMar w:top="567" w:right="851" w:bottom="709" w:left="1418" w:header="720" w:footer="720" w:gutter="0"/>
          <w:cols w:space="720"/>
          <w:docGrid w:linePitch="360"/>
        </w:sectPr>
      </w:pP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632"/>
        <w:gridCol w:w="6938"/>
      </w:tblGrid>
      <w:tr w:rsidR="006D3EC8" w:rsidRPr="001C0227" w:rsidTr="0097421F">
        <w:tc>
          <w:tcPr>
            <w:tcW w:w="76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</w:pPr>
          </w:p>
        </w:tc>
        <w:tc>
          <w:tcPr>
            <w:tcW w:w="693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28"/>
                <w:szCs w:val="28"/>
              </w:rPr>
            </w:pPr>
            <w:r w:rsidRPr="001C0227">
              <w:rPr>
                <w:sz w:val="28"/>
                <w:szCs w:val="28"/>
              </w:rPr>
              <w:t xml:space="preserve">ПРИЛОЖЕНИЕ                                      </w:t>
            </w:r>
          </w:p>
          <w:p w:rsidR="006D3EC8" w:rsidRPr="001C0227" w:rsidRDefault="006D3EC8" w:rsidP="0097421F">
            <w:pPr>
              <w:pStyle w:val="TableContents"/>
              <w:jc w:val="both"/>
              <w:rPr>
                <w:sz w:val="28"/>
                <w:szCs w:val="28"/>
              </w:rPr>
            </w:pPr>
            <w:r w:rsidRPr="001C0227">
              <w:rPr>
                <w:sz w:val="28"/>
                <w:szCs w:val="28"/>
              </w:rPr>
              <w:t>УТВЕРЖДЕНО</w:t>
            </w:r>
          </w:p>
        </w:tc>
      </w:tr>
      <w:tr w:rsidR="006D3EC8" w:rsidRPr="001C0227" w:rsidTr="0097421F">
        <w:tc>
          <w:tcPr>
            <w:tcW w:w="76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</w:pPr>
          </w:p>
        </w:tc>
        <w:tc>
          <w:tcPr>
            <w:tcW w:w="693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rPr>
                <w:sz w:val="28"/>
                <w:szCs w:val="28"/>
              </w:rPr>
            </w:pPr>
            <w:r w:rsidRPr="001C0227">
              <w:rPr>
                <w:sz w:val="28"/>
                <w:szCs w:val="28"/>
              </w:rPr>
              <w:t>Распоряжением администрации города</w:t>
            </w:r>
          </w:p>
          <w:p w:rsidR="006D3EC8" w:rsidRPr="001C0227" w:rsidRDefault="006D3EC8" w:rsidP="0097421F">
            <w:pPr>
              <w:pStyle w:val="TableContents"/>
              <w:rPr>
                <w:sz w:val="28"/>
                <w:szCs w:val="28"/>
              </w:rPr>
            </w:pPr>
          </w:p>
          <w:p w:rsidR="006D3EC8" w:rsidRPr="001C0227" w:rsidRDefault="006D3EC8" w:rsidP="00455A51">
            <w:pPr>
              <w:pStyle w:val="TableContents"/>
              <w:rPr>
                <w:sz w:val="28"/>
                <w:szCs w:val="28"/>
              </w:rPr>
            </w:pPr>
            <w:r w:rsidRPr="001C0227">
              <w:rPr>
                <w:sz w:val="28"/>
                <w:szCs w:val="28"/>
              </w:rPr>
              <w:t>от  «</w:t>
            </w:r>
            <w:r w:rsidRPr="001C0227">
              <w:rPr>
                <w:i/>
                <w:sz w:val="28"/>
                <w:szCs w:val="28"/>
                <w:u w:val="single"/>
              </w:rPr>
              <w:t>25</w:t>
            </w:r>
            <w:r w:rsidRPr="001C0227">
              <w:rPr>
                <w:sz w:val="28"/>
                <w:szCs w:val="28"/>
              </w:rPr>
              <w:t xml:space="preserve">» декабря» 2023г. № </w:t>
            </w:r>
            <w:r w:rsidRPr="001C0227">
              <w:rPr>
                <w:i/>
                <w:sz w:val="28"/>
                <w:szCs w:val="28"/>
                <w:u w:val="single"/>
              </w:rPr>
              <w:t>336-р</w:t>
            </w:r>
          </w:p>
        </w:tc>
      </w:tr>
      <w:tr w:rsidR="006D3EC8" w:rsidRPr="001C0227" w:rsidTr="0097421F">
        <w:tc>
          <w:tcPr>
            <w:tcW w:w="763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</w:pPr>
          </w:p>
        </w:tc>
        <w:tc>
          <w:tcPr>
            <w:tcW w:w="693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rPr>
                <w:u w:val="single"/>
              </w:rPr>
            </w:pPr>
          </w:p>
        </w:tc>
      </w:tr>
    </w:tbl>
    <w:p w:rsidR="006D3EC8" w:rsidRPr="001C0227" w:rsidRDefault="006D3EC8" w:rsidP="0097421F">
      <w:pPr>
        <w:pStyle w:val="Standard"/>
      </w:pPr>
    </w:p>
    <w:tbl>
      <w:tblPr>
        <w:tblW w:w="9883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9883"/>
      </w:tblGrid>
      <w:tr w:rsidR="006D3EC8" w:rsidRPr="004B6303" w:rsidTr="0097421F">
        <w:tc>
          <w:tcPr>
            <w:tcW w:w="9883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both"/>
              <w:rPr>
                <w:b/>
                <w:bCs/>
              </w:rPr>
            </w:pPr>
            <w:r w:rsidRPr="004B6303">
              <w:rPr>
                <w:b/>
                <w:bCs/>
              </w:rPr>
              <w:t xml:space="preserve">                                                                                     МУНИЦИПАЛЬНОЕ ЗАДАНИЕ  </w:t>
            </w:r>
            <w:r w:rsidRPr="004B6303">
              <w:t xml:space="preserve"> </w:t>
            </w:r>
          </w:p>
        </w:tc>
      </w:tr>
    </w:tbl>
    <w:p w:rsidR="006D3EC8" w:rsidRPr="004B6303" w:rsidRDefault="006D3EC8" w:rsidP="0097421F">
      <w:pPr>
        <w:pStyle w:val="Standard"/>
        <w:jc w:val="center"/>
        <w:rPr>
          <w:b/>
          <w:bCs/>
        </w:rPr>
      </w:pPr>
      <w:bookmarkStart w:id="0" w:name="_GoBack"/>
      <w:bookmarkEnd w:id="0"/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4570"/>
      </w:tblGrid>
      <w:tr w:rsidR="006D3EC8" w:rsidRPr="004B6303" w:rsidTr="0097421F">
        <w:tc>
          <w:tcPr>
            <w:tcW w:w="1457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</w:pPr>
            <w:r w:rsidRPr="004B6303">
              <w:t>На 20</w:t>
            </w:r>
            <w:r w:rsidRPr="004B6303">
              <w:rPr>
                <w:u w:val="single"/>
              </w:rPr>
              <w:t xml:space="preserve">24 </w:t>
            </w:r>
            <w:r w:rsidRPr="004B6303">
              <w:t>год и на плановый период  20</w:t>
            </w:r>
            <w:r w:rsidRPr="004B6303">
              <w:rPr>
                <w:u w:val="single"/>
              </w:rPr>
              <w:t>25</w:t>
            </w:r>
            <w:r w:rsidRPr="004B6303">
              <w:t xml:space="preserve"> и 20</w:t>
            </w:r>
            <w:r w:rsidRPr="004B6303">
              <w:rPr>
                <w:u w:val="single"/>
              </w:rPr>
              <w:t xml:space="preserve">26 </w:t>
            </w:r>
            <w:r w:rsidRPr="004B6303">
              <w:t>годов</w:t>
            </w:r>
          </w:p>
        </w:tc>
      </w:tr>
    </w:tbl>
    <w:p w:rsidR="006D3EC8" w:rsidRPr="004B6303" w:rsidRDefault="006D3EC8" w:rsidP="0097421F">
      <w:pPr>
        <w:pStyle w:val="Standard"/>
        <w:jc w:val="center"/>
        <w:rPr>
          <w:b/>
          <w:bCs/>
        </w:rPr>
      </w:pPr>
    </w:p>
    <w:tbl>
      <w:tblPr>
        <w:tblW w:w="14570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349"/>
        <w:gridCol w:w="1617"/>
        <w:gridCol w:w="1604"/>
      </w:tblGrid>
      <w:tr w:rsidR="006D3EC8" w:rsidRPr="004B6303" w:rsidTr="0097421F">
        <w:tc>
          <w:tcPr>
            <w:tcW w:w="1134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</w:pPr>
            <w:r w:rsidRPr="004B6303">
              <w:t>Наименование муниципального  учреждения (обособленного   подразделения)_____________</w:t>
            </w:r>
          </w:p>
        </w:tc>
        <w:tc>
          <w:tcPr>
            <w:tcW w:w="161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506" w:type="dxa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506"/>
            </w:tblGrid>
            <w:tr w:rsidR="006D3EC8" w:rsidRPr="004B6303" w:rsidTr="0097421F">
              <w:tc>
                <w:tcPr>
                  <w:tcW w:w="150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</w:p>
              </w:tc>
            </w:tr>
            <w:tr w:rsidR="006D3EC8" w:rsidRPr="004B6303" w:rsidTr="0097421F">
              <w:tc>
                <w:tcPr>
                  <w:tcW w:w="150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spacing w:after="57"/>
                    <w:jc w:val="both"/>
                  </w:pPr>
                  <w:r w:rsidRPr="004B6303">
                    <w:t>Форма по ОКУД</w:t>
                  </w:r>
                </w:p>
              </w:tc>
            </w:tr>
            <w:tr w:rsidR="006D3EC8" w:rsidRPr="004B6303" w:rsidTr="0097421F">
              <w:tc>
                <w:tcPr>
                  <w:tcW w:w="150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  <w:r w:rsidRPr="004B6303">
                    <w:t>Дата</w:t>
                  </w:r>
                </w:p>
              </w:tc>
            </w:tr>
            <w:tr w:rsidR="006D3EC8" w:rsidRPr="004B6303" w:rsidTr="0097421F">
              <w:tc>
                <w:tcPr>
                  <w:tcW w:w="150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  <w:r w:rsidRPr="004B6303">
                    <w:t>По ОКВЭД</w:t>
                  </w:r>
                </w:p>
              </w:tc>
            </w:tr>
            <w:tr w:rsidR="006D3EC8" w:rsidRPr="004B6303" w:rsidTr="0097421F">
              <w:tc>
                <w:tcPr>
                  <w:tcW w:w="150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spacing w:after="113"/>
                    <w:jc w:val="both"/>
                  </w:pPr>
                  <w:r w:rsidRPr="004B6303">
                    <w:t>По ОКВЭД</w:t>
                  </w:r>
                </w:p>
              </w:tc>
            </w:tr>
            <w:tr w:rsidR="006D3EC8" w:rsidRPr="004B6303" w:rsidTr="0097421F">
              <w:tc>
                <w:tcPr>
                  <w:tcW w:w="150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  <w:r w:rsidRPr="004B6303">
                    <w:t>По ОКВЭД</w:t>
                  </w:r>
                </w:p>
              </w:tc>
            </w:tr>
            <w:tr w:rsidR="006D3EC8" w:rsidRPr="004B6303" w:rsidTr="0097421F">
              <w:tc>
                <w:tcPr>
                  <w:tcW w:w="1506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</w:p>
              </w:tc>
            </w:tr>
          </w:tbl>
          <w:p w:rsidR="006D3EC8" w:rsidRPr="004B6303" w:rsidRDefault="006D3EC8" w:rsidP="0097421F">
            <w:pPr>
              <w:pStyle w:val="TableContents"/>
              <w:jc w:val="both"/>
            </w:pPr>
          </w:p>
        </w:tc>
        <w:tc>
          <w:tcPr>
            <w:tcW w:w="160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495" w:type="dxa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495"/>
            </w:tblGrid>
            <w:tr w:rsidR="006D3EC8" w:rsidRPr="004B6303" w:rsidTr="0097421F">
              <w:tc>
                <w:tcPr>
                  <w:tcW w:w="149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center"/>
                  </w:pPr>
                  <w:r w:rsidRPr="004B6303">
                    <w:t>Коды</w:t>
                  </w:r>
                </w:p>
              </w:tc>
            </w:tr>
            <w:tr w:rsidR="006D3EC8" w:rsidRPr="004B6303" w:rsidTr="0097421F">
              <w:tc>
                <w:tcPr>
                  <w:tcW w:w="1495" w:type="dxa"/>
                  <w:tcBorders>
                    <w:top w:val="single" w:sz="18" w:space="0" w:color="000000"/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center"/>
                  </w:pPr>
                </w:p>
                <w:p w:rsidR="006D3EC8" w:rsidRPr="004B6303" w:rsidRDefault="006D3EC8" w:rsidP="0097421F">
                  <w:pPr>
                    <w:pStyle w:val="TableContents"/>
                    <w:jc w:val="center"/>
                  </w:pPr>
                  <w:r w:rsidRPr="004B6303">
                    <w:t>0506001</w:t>
                  </w:r>
                </w:p>
              </w:tc>
            </w:tr>
            <w:tr w:rsidR="006D3EC8" w:rsidRPr="004B6303" w:rsidTr="0097421F">
              <w:tc>
                <w:tcPr>
                  <w:tcW w:w="1495" w:type="dxa"/>
                  <w:tcBorders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</w:p>
              </w:tc>
            </w:tr>
            <w:tr w:rsidR="006D3EC8" w:rsidRPr="004B6303" w:rsidTr="0097421F">
              <w:tc>
                <w:tcPr>
                  <w:tcW w:w="1495" w:type="dxa"/>
                  <w:tcBorders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  <w:r w:rsidRPr="004B6303">
                    <w:t>96.04</w:t>
                  </w:r>
                </w:p>
              </w:tc>
            </w:tr>
            <w:tr w:rsidR="006D3EC8" w:rsidRPr="004B6303" w:rsidTr="0097421F">
              <w:tc>
                <w:tcPr>
                  <w:tcW w:w="1495" w:type="dxa"/>
                  <w:tcBorders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  <w:r w:rsidRPr="004B6303">
                    <w:t>93.11</w:t>
                  </w:r>
                </w:p>
              </w:tc>
            </w:tr>
            <w:tr w:rsidR="006D3EC8" w:rsidRPr="004B6303" w:rsidTr="0097421F">
              <w:tc>
                <w:tcPr>
                  <w:tcW w:w="1495" w:type="dxa"/>
                  <w:tcBorders>
                    <w:left w:val="single" w:sz="18" w:space="0" w:color="000000"/>
                    <w:bottom w:val="single" w:sz="18" w:space="0" w:color="000000"/>
                    <w:right w:val="single" w:sz="18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  <w:r w:rsidRPr="004B6303">
                    <w:t>93.19</w:t>
                  </w:r>
                </w:p>
              </w:tc>
            </w:tr>
          </w:tbl>
          <w:p w:rsidR="006D3EC8" w:rsidRPr="004B6303" w:rsidRDefault="006D3EC8" w:rsidP="0097421F">
            <w:pPr>
              <w:pStyle w:val="TableContents"/>
              <w:jc w:val="both"/>
            </w:pPr>
          </w:p>
        </w:tc>
      </w:tr>
      <w:tr w:rsidR="006D3EC8" w:rsidRPr="004B6303" w:rsidTr="0097421F">
        <w:tc>
          <w:tcPr>
            <w:tcW w:w="1134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u w:val="single"/>
              </w:rPr>
            </w:pPr>
            <w:r w:rsidRPr="004B6303">
              <w:rPr>
                <w:u w:val="single"/>
              </w:rPr>
              <w:t>Муниципальное бюджетное учреждение «Спортивно-оздоровительный клуб «Олимп»</w:t>
            </w:r>
          </w:p>
        </w:tc>
        <w:tc>
          <w:tcPr>
            <w:tcW w:w="161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6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  <w:tr w:rsidR="006D3EC8" w:rsidRPr="004B6303" w:rsidTr="0097421F">
        <w:tc>
          <w:tcPr>
            <w:tcW w:w="1134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</w:pPr>
          </w:p>
          <w:p w:rsidR="006D3EC8" w:rsidRPr="004B6303" w:rsidRDefault="006D3EC8" w:rsidP="0097421F">
            <w:pPr>
              <w:pStyle w:val="TableContents"/>
              <w:jc w:val="both"/>
            </w:pPr>
            <w:r w:rsidRPr="004B6303">
              <w:t>___________________________________________________________________________________________</w:t>
            </w:r>
          </w:p>
          <w:p w:rsidR="006D3EC8" w:rsidRPr="004B6303" w:rsidRDefault="006D3EC8" w:rsidP="0097421F">
            <w:pPr>
              <w:pStyle w:val="TableContents"/>
              <w:jc w:val="both"/>
            </w:pPr>
          </w:p>
          <w:p w:rsidR="006D3EC8" w:rsidRPr="004B6303" w:rsidRDefault="006D3EC8" w:rsidP="0097421F">
            <w:pPr>
              <w:pStyle w:val="TableContents"/>
              <w:jc w:val="both"/>
            </w:pPr>
            <w:r w:rsidRPr="004B6303">
              <w:t>Виды деятельности муниципального учреждения (обособленного подразделения)</w:t>
            </w:r>
          </w:p>
        </w:tc>
        <w:tc>
          <w:tcPr>
            <w:tcW w:w="161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6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  <w:tr w:rsidR="006D3EC8" w:rsidRPr="004B6303" w:rsidTr="0097421F">
        <w:tc>
          <w:tcPr>
            <w:tcW w:w="1134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rPr>
                <w:u w:val="single"/>
              </w:rPr>
            </w:pPr>
            <w:r w:rsidRPr="004B6303">
              <w:rPr>
                <w:u w:val="single"/>
              </w:rPr>
              <w:t>Деятельность физкультурно-оздоровительная</w:t>
            </w:r>
          </w:p>
        </w:tc>
        <w:tc>
          <w:tcPr>
            <w:tcW w:w="161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6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  <w:tr w:rsidR="006D3EC8" w:rsidRPr="004B6303" w:rsidTr="0097421F">
        <w:tc>
          <w:tcPr>
            <w:tcW w:w="1134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</w:pPr>
            <w:r w:rsidRPr="004B6303">
              <w:t xml:space="preserve">Вид муниципального учреждения </w:t>
            </w:r>
            <w:r w:rsidRPr="004B6303">
              <w:rPr>
                <w:u w:val="single"/>
              </w:rPr>
              <w:t xml:space="preserve">                 физкультурно-спортивная организация</w:t>
            </w:r>
          </w:p>
          <w:p w:rsidR="006D3EC8" w:rsidRPr="004B6303" w:rsidRDefault="006D3EC8" w:rsidP="0097421F">
            <w:pPr>
              <w:pStyle w:val="TableContents"/>
              <w:jc w:val="both"/>
            </w:pPr>
            <w:r w:rsidRPr="004B6303">
              <w:t xml:space="preserve">                                                                                  </w:t>
            </w:r>
            <w:r w:rsidRPr="004B6303">
              <w:rPr>
                <w:sz w:val="22"/>
                <w:szCs w:val="22"/>
              </w:rPr>
              <w:t>(указывается вид муниципального учреждения</w:t>
            </w:r>
          </w:p>
          <w:p w:rsidR="006D3EC8" w:rsidRPr="004B6303" w:rsidRDefault="006D3EC8" w:rsidP="0097421F">
            <w:pPr>
              <w:pStyle w:val="TableContents"/>
              <w:jc w:val="both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 xml:space="preserve">                                                                                            из базового (отраслевого) перечня)</w:t>
            </w:r>
          </w:p>
        </w:tc>
        <w:tc>
          <w:tcPr>
            <w:tcW w:w="161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6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  <w:tr w:rsidR="006D3EC8" w:rsidRPr="004B6303" w:rsidTr="0097421F">
        <w:tc>
          <w:tcPr>
            <w:tcW w:w="11349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</w:pPr>
          </w:p>
        </w:tc>
        <w:tc>
          <w:tcPr>
            <w:tcW w:w="161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6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</w:tbl>
    <w:p w:rsidR="006D3EC8" w:rsidRPr="001C0227" w:rsidRDefault="006D3EC8" w:rsidP="0097421F">
      <w:pPr>
        <w:pStyle w:val="Textbody"/>
        <w:jc w:val="center"/>
        <w:rPr>
          <w:b/>
          <w:bCs/>
        </w:rPr>
      </w:pPr>
    </w:p>
    <w:p w:rsidR="006D3EC8" w:rsidRPr="001C0227" w:rsidRDefault="006D3EC8" w:rsidP="0097421F">
      <w:pPr>
        <w:pStyle w:val="Textbody"/>
        <w:jc w:val="center"/>
        <w:rPr>
          <w:b/>
          <w:bCs/>
        </w:rPr>
      </w:pPr>
    </w:p>
    <w:p w:rsidR="006D3EC8" w:rsidRPr="001C0227" w:rsidRDefault="006D3EC8" w:rsidP="0097421F">
      <w:pPr>
        <w:pStyle w:val="Textbody"/>
        <w:jc w:val="center"/>
        <w:rPr>
          <w:b/>
          <w:bCs/>
        </w:rPr>
      </w:pPr>
    </w:p>
    <w:p w:rsidR="006D3EC8" w:rsidRPr="001C0227" w:rsidRDefault="006D3EC8" w:rsidP="0097421F">
      <w:pPr>
        <w:pStyle w:val="Textbody"/>
        <w:jc w:val="center"/>
        <w:rPr>
          <w:b/>
          <w:bCs/>
        </w:rPr>
      </w:pPr>
    </w:p>
    <w:p w:rsidR="006D3EC8" w:rsidRPr="001C0227" w:rsidRDefault="006D3EC8" w:rsidP="0097421F">
      <w:pPr>
        <w:pStyle w:val="Textbody"/>
        <w:jc w:val="center"/>
        <w:rPr>
          <w:b/>
          <w:bCs/>
        </w:rPr>
      </w:pPr>
    </w:p>
    <w:p w:rsidR="006D3EC8" w:rsidRPr="004B6303" w:rsidRDefault="006D3EC8" w:rsidP="0097421F">
      <w:pPr>
        <w:pStyle w:val="Textbody"/>
        <w:jc w:val="center"/>
        <w:rPr>
          <w:b/>
          <w:bCs/>
        </w:rPr>
      </w:pPr>
      <w:r w:rsidRPr="004B6303">
        <w:rPr>
          <w:b/>
          <w:bCs/>
        </w:rPr>
        <w:t xml:space="preserve">ЧАСТЬ 1. Сведения об оказываемых муниципальных услугах  </w:t>
      </w:r>
      <w:r w:rsidRPr="004B6303">
        <w:rPr>
          <w:position w:val="8"/>
        </w:rPr>
        <w:t>1)</w:t>
      </w:r>
    </w:p>
    <w:p w:rsidR="006D3EC8" w:rsidRPr="004B6303" w:rsidRDefault="006D3EC8" w:rsidP="0097421F">
      <w:pPr>
        <w:pStyle w:val="Textbody"/>
        <w:jc w:val="center"/>
      </w:pPr>
      <w:r w:rsidRPr="004B6303">
        <w:t xml:space="preserve">Раздел </w:t>
      </w:r>
      <w:r w:rsidRPr="004B6303">
        <w:rPr>
          <w:u w:val="single"/>
        </w:rPr>
        <w:t>1</w:t>
      </w:r>
    </w:p>
    <w:tbl>
      <w:tblPr>
        <w:tblW w:w="14571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0500"/>
        <w:gridCol w:w="2167"/>
        <w:gridCol w:w="1904"/>
      </w:tblGrid>
      <w:tr w:rsidR="006D3EC8" w:rsidRPr="004B6303" w:rsidTr="0097421F">
        <w:tc>
          <w:tcPr>
            <w:tcW w:w="105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</w:pPr>
            <w:r w:rsidRPr="004B6303">
              <w:t xml:space="preserve">1.Наименование муниципальной услуги   </w:t>
            </w:r>
          </w:p>
          <w:p w:rsidR="006D3EC8" w:rsidRPr="004B6303" w:rsidRDefault="006D3EC8" w:rsidP="0097421F">
            <w:pPr>
              <w:pStyle w:val="TableContents"/>
              <w:jc w:val="both"/>
            </w:pPr>
          </w:p>
          <w:p w:rsidR="006D3EC8" w:rsidRPr="004B6303" w:rsidRDefault="006D3EC8" w:rsidP="0097421F">
            <w:pPr>
              <w:pStyle w:val="TableContents"/>
              <w:jc w:val="both"/>
              <w:rPr>
                <w:u w:val="single"/>
              </w:rPr>
            </w:pPr>
          </w:p>
        </w:tc>
        <w:tc>
          <w:tcPr>
            <w:tcW w:w="216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2057" w:type="dxa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2057"/>
            </w:tblGrid>
            <w:tr w:rsidR="006D3EC8" w:rsidRPr="004B6303" w:rsidTr="0097421F">
              <w:tc>
                <w:tcPr>
                  <w:tcW w:w="2057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center"/>
                  </w:pPr>
                  <w:r w:rsidRPr="004B6303">
                    <w:t>Уникальный номер по базовому (отраслевому) перечню</w:t>
                  </w:r>
                </w:p>
              </w:tc>
            </w:tr>
          </w:tbl>
          <w:p w:rsidR="006D3EC8" w:rsidRPr="004B6303" w:rsidRDefault="006D3EC8" w:rsidP="0097421F">
            <w:pPr>
              <w:pStyle w:val="TableContents"/>
              <w:jc w:val="center"/>
            </w:pPr>
          </w:p>
        </w:tc>
        <w:tc>
          <w:tcPr>
            <w:tcW w:w="190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795" w:type="dxa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795"/>
            </w:tblGrid>
            <w:tr w:rsidR="006D3EC8" w:rsidRPr="004B6303" w:rsidTr="0097421F">
              <w:tc>
                <w:tcPr>
                  <w:tcW w:w="17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center"/>
                  </w:pPr>
                </w:p>
                <w:p w:rsidR="006D3EC8" w:rsidRPr="004B6303" w:rsidRDefault="006D3EC8" w:rsidP="0097421F">
                  <w:pPr>
                    <w:pStyle w:val="TableContents"/>
                    <w:jc w:val="center"/>
                  </w:pPr>
                </w:p>
              </w:tc>
            </w:tr>
          </w:tbl>
          <w:p w:rsidR="006D3EC8" w:rsidRPr="004B6303" w:rsidRDefault="006D3EC8" w:rsidP="0097421F">
            <w:pPr>
              <w:pStyle w:val="TableContents"/>
              <w:jc w:val="center"/>
            </w:pPr>
          </w:p>
        </w:tc>
      </w:tr>
      <w:tr w:rsidR="006D3EC8" w:rsidRPr="004B6303" w:rsidTr="0097421F">
        <w:tc>
          <w:tcPr>
            <w:tcW w:w="105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</w:pPr>
            <w:r w:rsidRPr="004B6303">
              <w:t>2. Категории потребителей муниципальной услуги</w:t>
            </w:r>
          </w:p>
        </w:tc>
        <w:tc>
          <w:tcPr>
            <w:tcW w:w="216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9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  <w:tr w:rsidR="006D3EC8" w:rsidRPr="004B6303" w:rsidTr="0097421F">
        <w:tc>
          <w:tcPr>
            <w:tcW w:w="105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u w:val="single"/>
              </w:rPr>
            </w:pPr>
          </w:p>
        </w:tc>
        <w:tc>
          <w:tcPr>
            <w:tcW w:w="216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9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</w:tbl>
    <w:p w:rsidR="006D3EC8" w:rsidRPr="004B6303" w:rsidRDefault="006D3EC8" w:rsidP="0097421F">
      <w:pPr>
        <w:pStyle w:val="Textbody"/>
        <w:jc w:val="both"/>
      </w:pPr>
      <w:r w:rsidRPr="004B6303">
        <w:t>3. Показатели, характеризующие объем и (или) качество муниципальной услуги:</w:t>
      </w:r>
    </w:p>
    <w:p w:rsidR="006D3EC8" w:rsidRPr="004B6303" w:rsidRDefault="006D3EC8" w:rsidP="0097421F">
      <w:pPr>
        <w:pStyle w:val="Textbody"/>
        <w:jc w:val="both"/>
        <w:rPr>
          <w:u w:val="single"/>
        </w:rPr>
      </w:pPr>
    </w:p>
    <w:p w:rsidR="006D3EC8" w:rsidRPr="004B6303" w:rsidRDefault="006D3EC8" w:rsidP="0097421F">
      <w:pPr>
        <w:pStyle w:val="Textbody"/>
        <w:jc w:val="both"/>
      </w:pPr>
      <w:r w:rsidRPr="004B6303">
        <w:t>3.1. показатели, характеризующие качество муниципальной услуги</w:t>
      </w:r>
      <w:r w:rsidRPr="004B6303">
        <w:rPr>
          <w:position w:val="8"/>
        </w:rPr>
        <w:t>2)</w:t>
      </w:r>
      <w:r w:rsidRPr="004B6303">
        <w:rPr>
          <w:sz w:val="28"/>
          <w:szCs w:val="28"/>
        </w:rPr>
        <w:t>:</w:t>
      </w:r>
    </w:p>
    <w:tbl>
      <w:tblPr>
        <w:tblW w:w="14571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13"/>
        <w:gridCol w:w="1214"/>
        <w:gridCol w:w="1214"/>
        <w:gridCol w:w="1041"/>
        <w:gridCol w:w="1367"/>
        <w:gridCol w:w="1450"/>
        <w:gridCol w:w="1500"/>
        <w:gridCol w:w="1150"/>
        <w:gridCol w:w="778"/>
        <w:gridCol w:w="1322"/>
        <w:gridCol w:w="1106"/>
        <w:gridCol w:w="1216"/>
      </w:tblGrid>
      <w:tr w:rsidR="006D3EC8" w:rsidRPr="004B6303" w:rsidTr="0097421F">
        <w:tc>
          <w:tcPr>
            <w:tcW w:w="12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both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both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both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Уникаль-ный номер реестровой записи</w:t>
            </w:r>
          </w:p>
        </w:tc>
        <w:tc>
          <w:tcPr>
            <w:tcW w:w="34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2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Показатель качества муниципальной услуги</w:t>
            </w:r>
          </w:p>
        </w:tc>
        <w:tc>
          <w:tcPr>
            <w:tcW w:w="36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Значение показателя качества муниципальной услуги</w:t>
            </w:r>
          </w:p>
        </w:tc>
      </w:tr>
      <w:tr w:rsidR="006D3EC8" w:rsidRPr="004B6303" w:rsidTr="0097421F">
        <w:tc>
          <w:tcPr>
            <w:tcW w:w="12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(наимено-вание показателя)</w:t>
            </w:r>
          </w:p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(наимено-вание показателя)</w:t>
            </w:r>
          </w:p>
        </w:tc>
        <w:tc>
          <w:tcPr>
            <w:tcW w:w="104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(наиме-нование показа-теля)</w:t>
            </w:r>
          </w:p>
        </w:tc>
        <w:tc>
          <w:tcPr>
            <w:tcW w:w="136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(наименова-ние показателя)</w:t>
            </w:r>
          </w:p>
        </w:tc>
        <w:tc>
          <w:tcPr>
            <w:tcW w:w="14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(наименова-ние показателя)</w:t>
            </w:r>
          </w:p>
        </w:tc>
        <w:tc>
          <w:tcPr>
            <w:tcW w:w="15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both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2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202</w:t>
            </w:r>
            <w:r w:rsidRPr="004B6303">
              <w:rPr>
                <w:sz w:val="22"/>
                <w:szCs w:val="22"/>
                <w:u w:val="single"/>
              </w:rPr>
              <w:t>4</w:t>
            </w:r>
            <w:r w:rsidRPr="004B6303">
              <w:rPr>
                <w:sz w:val="22"/>
                <w:szCs w:val="22"/>
              </w:rPr>
              <w:t>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110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202</w:t>
            </w:r>
            <w:r w:rsidRPr="004B6303">
              <w:rPr>
                <w:sz w:val="22"/>
                <w:szCs w:val="22"/>
                <w:u w:val="single"/>
              </w:rPr>
              <w:t>5</w:t>
            </w:r>
            <w:r w:rsidRPr="004B6303">
              <w:rPr>
                <w:sz w:val="22"/>
                <w:szCs w:val="22"/>
              </w:rPr>
              <w:t>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(1-й год планового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периода)</w:t>
            </w:r>
          </w:p>
        </w:tc>
        <w:tc>
          <w:tcPr>
            <w:tcW w:w="121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202</w:t>
            </w:r>
            <w:r w:rsidRPr="004B6303">
              <w:rPr>
                <w:sz w:val="22"/>
                <w:szCs w:val="22"/>
                <w:u w:val="single"/>
              </w:rPr>
              <w:t>6</w:t>
            </w:r>
            <w:r w:rsidRPr="004B6303">
              <w:rPr>
                <w:sz w:val="22"/>
                <w:szCs w:val="22"/>
              </w:rPr>
              <w:t>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(2-й 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планового периода)</w:t>
            </w:r>
          </w:p>
        </w:tc>
      </w:tr>
      <w:tr w:rsidR="006D3EC8" w:rsidRPr="004B6303" w:rsidTr="0097421F">
        <w:tc>
          <w:tcPr>
            <w:tcW w:w="12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04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5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наимено-вание</w:t>
            </w: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код</w:t>
            </w: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10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  <w:tr w:rsidR="006D3EC8" w:rsidRPr="004B6303" w:rsidTr="0097421F">
        <w:tc>
          <w:tcPr>
            <w:tcW w:w="12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</w:t>
            </w:r>
          </w:p>
        </w:tc>
        <w:tc>
          <w:tcPr>
            <w:tcW w:w="12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3</w:t>
            </w:r>
          </w:p>
        </w:tc>
        <w:tc>
          <w:tcPr>
            <w:tcW w:w="10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4</w:t>
            </w:r>
          </w:p>
        </w:tc>
        <w:tc>
          <w:tcPr>
            <w:tcW w:w="13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5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7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8</w:t>
            </w: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9</w:t>
            </w: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10</w:t>
            </w:r>
          </w:p>
        </w:tc>
        <w:tc>
          <w:tcPr>
            <w:tcW w:w="11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11</w:t>
            </w: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12</w:t>
            </w:r>
          </w:p>
        </w:tc>
      </w:tr>
      <w:tr w:rsidR="006D3EC8" w:rsidRPr="004B6303" w:rsidTr="0097421F"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sz w:val="16"/>
                <w:szCs w:val="16"/>
              </w:rPr>
            </w:pPr>
          </w:p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4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6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4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  <w:tc>
          <w:tcPr>
            <w:tcW w:w="11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</w:p>
        </w:tc>
      </w:tr>
      <w:tr w:rsidR="006D3EC8" w:rsidRPr="004B6303" w:rsidTr="0097421F"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04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</w:tr>
      <w:tr w:rsidR="006D3EC8" w:rsidRPr="004B6303" w:rsidTr="0097421F"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  <w:p w:rsidR="006D3EC8" w:rsidRPr="004B6303" w:rsidRDefault="006D3EC8" w:rsidP="0097421F">
            <w:pPr>
              <w:pStyle w:val="TableContents"/>
              <w:jc w:val="both"/>
              <w:rPr>
                <w:b/>
                <w:bCs/>
                <w:sz w:val="16"/>
                <w:szCs w:val="16"/>
              </w:rPr>
            </w:pPr>
            <w:r w:rsidRPr="004B6303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4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6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4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</w:tr>
      <w:tr w:rsidR="006D3EC8" w:rsidRPr="004B6303" w:rsidTr="0097421F"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04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6D3EC8" w:rsidRPr="001C0227" w:rsidRDefault="006D3EC8" w:rsidP="0097421F">
      <w:pPr>
        <w:pStyle w:val="Textbody"/>
        <w:jc w:val="both"/>
      </w:pPr>
    </w:p>
    <w:tbl>
      <w:tblPr>
        <w:tblW w:w="13267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467"/>
        <w:gridCol w:w="1800"/>
      </w:tblGrid>
      <w:tr w:rsidR="006D3EC8" w:rsidRPr="004B6303" w:rsidTr="0097421F">
        <w:tc>
          <w:tcPr>
            <w:tcW w:w="1146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extbody"/>
              <w:jc w:val="both"/>
            </w:pPr>
          </w:p>
          <w:p w:rsidR="006D3EC8" w:rsidRPr="004B6303" w:rsidRDefault="006D3EC8" w:rsidP="0097421F">
            <w:pPr>
              <w:pStyle w:val="Textbody"/>
              <w:jc w:val="both"/>
            </w:pPr>
          </w:p>
          <w:p w:rsidR="006D3EC8" w:rsidRPr="004B6303" w:rsidRDefault="006D3EC8" w:rsidP="0097421F">
            <w:pPr>
              <w:pStyle w:val="Textbody"/>
              <w:jc w:val="both"/>
            </w:pPr>
            <w:r w:rsidRPr="004B6303"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</w:t>
            </w:r>
          </w:p>
        </w:tc>
        <w:tc>
          <w:tcPr>
            <w:tcW w:w="18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729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729"/>
            </w:tblGrid>
            <w:tr w:rsidR="006D3EC8" w:rsidRPr="004B6303" w:rsidTr="0097421F">
              <w:trPr>
                <w:jc w:val="right"/>
              </w:trPr>
              <w:tc>
                <w:tcPr>
                  <w:tcW w:w="17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  <w:rPr>
                      <w:color w:val="FF0000"/>
                    </w:rPr>
                  </w:pPr>
                </w:p>
              </w:tc>
            </w:tr>
          </w:tbl>
          <w:p w:rsidR="006D3EC8" w:rsidRPr="004B6303" w:rsidRDefault="006D3EC8" w:rsidP="0097421F">
            <w:pPr>
              <w:pStyle w:val="TableContents"/>
              <w:jc w:val="both"/>
              <w:rPr>
                <w:color w:val="FF0000"/>
              </w:rPr>
            </w:pPr>
          </w:p>
        </w:tc>
      </w:tr>
    </w:tbl>
    <w:p w:rsidR="006D3EC8" w:rsidRPr="004B6303" w:rsidRDefault="006D3EC8" w:rsidP="0097421F">
      <w:pPr>
        <w:pStyle w:val="Textbody"/>
        <w:spacing w:line="283" w:lineRule="exact"/>
        <w:jc w:val="both"/>
      </w:pPr>
      <w:r w:rsidRPr="004B6303">
        <w:t>3.2. показатели характеризующие объем муниципальной услуги</w:t>
      </w:r>
      <w:r w:rsidRPr="004B6303">
        <w:rPr>
          <w:sz w:val="28"/>
          <w:szCs w:val="28"/>
        </w:rPr>
        <w:t>:</w:t>
      </w:r>
    </w:p>
    <w:tbl>
      <w:tblPr>
        <w:tblW w:w="14500" w:type="dxa"/>
        <w:tblInd w:w="33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867"/>
        <w:gridCol w:w="933"/>
        <w:gridCol w:w="817"/>
        <w:gridCol w:w="850"/>
        <w:gridCol w:w="966"/>
        <w:gridCol w:w="1100"/>
        <w:gridCol w:w="1084"/>
        <w:gridCol w:w="933"/>
        <w:gridCol w:w="633"/>
        <w:gridCol w:w="1134"/>
        <w:gridCol w:w="1000"/>
        <w:gridCol w:w="1183"/>
        <w:gridCol w:w="967"/>
        <w:gridCol w:w="983"/>
        <w:gridCol w:w="1050"/>
      </w:tblGrid>
      <w:tr w:rsidR="006D3EC8" w:rsidRPr="004B6303" w:rsidTr="0097421F">
        <w:tc>
          <w:tcPr>
            <w:tcW w:w="8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Уникальный номер реест-ровой записи</w:t>
            </w:r>
          </w:p>
        </w:tc>
        <w:tc>
          <w:tcPr>
            <w:tcW w:w="26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20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26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3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Значение показателя объема  муниципальной услуги</w:t>
            </w:r>
          </w:p>
        </w:tc>
        <w:tc>
          <w:tcPr>
            <w:tcW w:w="30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D3EC8" w:rsidRPr="004B6303" w:rsidTr="0097421F">
        <w:tc>
          <w:tcPr>
            <w:tcW w:w="8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3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(наиме-нование показателя)</w:t>
            </w:r>
          </w:p>
        </w:tc>
        <w:tc>
          <w:tcPr>
            <w:tcW w:w="81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(наименова-ние показа-теля)</w:t>
            </w:r>
          </w:p>
        </w:tc>
        <w:tc>
          <w:tcPr>
            <w:tcW w:w="8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(наиме-нова-ние показа-теля)</w:t>
            </w:r>
          </w:p>
        </w:tc>
        <w:tc>
          <w:tcPr>
            <w:tcW w:w="96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(наиме-нование показателя)</w:t>
            </w:r>
          </w:p>
        </w:tc>
        <w:tc>
          <w:tcPr>
            <w:tcW w:w="11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_________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(наимено-вание показате-ля)</w:t>
            </w:r>
          </w:p>
        </w:tc>
        <w:tc>
          <w:tcPr>
            <w:tcW w:w="108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наимено-вание показа-теля</w:t>
            </w:r>
          </w:p>
        </w:tc>
        <w:tc>
          <w:tcPr>
            <w:tcW w:w="1566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202</w:t>
            </w:r>
            <w:r w:rsidRPr="004B6303">
              <w:rPr>
                <w:sz w:val="22"/>
                <w:szCs w:val="22"/>
                <w:u w:val="single"/>
              </w:rPr>
              <w:t>4</w:t>
            </w:r>
            <w:r w:rsidRPr="004B6303">
              <w:rPr>
                <w:sz w:val="22"/>
                <w:szCs w:val="22"/>
              </w:rPr>
              <w:t xml:space="preserve"> 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(очеред-ной финансо-вый год)</w:t>
            </w:r>
          </w:p>
        </w:tc>
        <w:tc>
          <w:tcPr>
            <w:tcW w:w="10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202</w:t>
            </w:r>
            <w:r w:rsidRPr="004B6303">
              <w:rPr>
                <w:sz w:val="22"/>
                <w:szCs w:val="22"/>
                <w:u w:val="single"/>
              </w:rPr>
              <w:t>5</w:t>
            </w:r>
            <w:r w:rsidRPr="004B6303">
              <w:rPr>
                <w:sz w:val="22"/>
                <w:szCs w:val="22"/>
              </w:rPr>
              <w:t>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(1-й год планово-го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периода)</w:t>
            </w:r>
          </w:p>
        </w:tc>
        <w:tc>
          <w:tcPr>
            <w:tcW w:w="118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202</w:t>
            </w:r>
            <w:r w:rsidRPr="004B6303">
              <w:rPr>
                <w:sz w:val="22"/>
                <w:szCs w:val="22"/>
                <w:u w:val="single"/>
              </w:rPr>
              <w:t>6</w:t>
            </w:r>
            <w:r w:rsidRPr="004B6303">
              <w:rPr>
                <w:sz w:val="22"/>
                <w:szCs w:val="22"/>
              </w:rPr>
              <w:t>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(2-й 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планового периода)</w:t>
            </w:r>
          </w:p>
        </w:tc>
        <w:tc>
          <w:tcPr>
            <w:tcW w:w="96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202</w:t>
            </w:r>
            <w:r w:rsidRPr="004B6303">
              <w:rPr>
                <w:sz w:val="22"/>
                <w:szCs w:val="22"/>
                <w:u w:val="single"/>
              </w:rPr>
              <w:t>4</w:t>
            </w:r>
            <w:r w:rsidRPr="004B6303">
              <w:rPr>
                <w:sz w:val="22"/>
                <w:szCs w:val="22"/>
              </w:rPr>
              <w:t>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(очеред-ной финан-совый год)</w:t>
            </w:r>
          </w:p>
        </w:tc>
        <w:tc>
          <w:tcPr>
            <w:tcW w:w="98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202</w:t>
            </w:r>
            <w:r w:rsidRPr="004B6303">
              <w:rPr>
                <w:sz w:val="22"/>
                <w:szCs w:val="22"/>
                <w:u w:val="single"/>
              </w:rPr>
              <w:t>5г</w:t>
            </w:r>
            <w:r w:rsidRPr="004B6303">
              <w:rPr>
                <w:sz w:val="22"/>
                <w:szCs w:val="22"/>
              </w:rPr>
              <w:t>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(1-й год планово-го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периода)</w:t>
            </w:r>
          </w:p>
        </w:tc>
        <w:tc>
          <w:tcPr>
            <w:tcW w:w="1050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202</w:t>
            </w:r>
            <w:r w:rsidRPr="004B6303">
              <w:rPr>
                <w:sz w:val="22"/>
                <w:szCs w:val="22"/>
                <w:u w:val="single"/>
              </w:rPr>
              <w:t>6</w:t>
            </w:r>
            <w:r w:rsidRPr="004B6303">
              <w:rPr>
                <w:sz w:val="22"/>
                <w:szCs w:val="22"/>
              </w:rPr>
              <w:t>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(2-й год</w:t>
            </w:r>
          </w:p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планово-го периода)</w:t>
            </w:r>
          </w:p>
        </w:tc>
      </w:tr>
      <w:tr w:rsidR="006D3EC8" w:rsidRPr="004B6303" w:rsidTr="0097421F">
        <w:tc>
          <w:tcPr>
            <w:tcW w:w="8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3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81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6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наиме-но-вание</w:t>
            </w:r>
          </w:p>
        </w:tc>
        <w:tc>
          <w:tcPr>
            <w:tcW w:w="6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1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8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  <w:tr w:rsidR="006D3EC8" w:rsidRPr="004B6303" w:rsidTr="0097421F">
        <w:tc>
          <w:tcPr>
            <w:tcW w:w="8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</w:t>
            </w:r>
          </w:p>
        </w:tc>
        <w:tc>
          <w:tcPr>
            <w:tcW w:w="9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2</w:t>
            </w:r>
          </w:p>
        </w:tc>
        <w:tc>
          <w:tcPr>
            <w:tcW w:w="8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4</w:t>
            </w:r>
          </w:p>
        </w:tc>
        <w:tc>
          <w:tcPr>
            <w:tcW w:w="96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6</w:t>
            </w:r>
          </w:p>
        </w:tc>
        <w:tc>
          <w:tcPr>
            <w:tcW w:w="10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7</w:t>
            </w:r>
          </w:p>
        </w:tc>
        <w:tc>
          <w:tcPr>
            <w:tcW w:w="9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8</w:t>
            </w:r>
          </w:p>
        </w:tc>
        <w:tc>
          <w:tcPr>
            <w:tcW w:w="6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10</w:t>
            </w:r>
          </w:p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11</w:t>
            </w: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12</w:t>
            </w: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13</w:t>
            </w: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14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4B6303">
              <w:rPr>
                <w:sz w:val="22"/>
                <w:szCs w:val="22"/>
              </w:rPr>
              <w:t>15</w:t>
            </w:r>
          </w:p>
        </w:tc>
      </w:tr>
      <w:tr w:rsidR="006D3EC8" w:rsidRPr="004B6303" w:rsidTr="0097421F">
        <w:tc>
          <w:tcPr>
            <w:tcW w:w="86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93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sz w:val="16"/>
                <w:szCs w:val="16"/>
              </w:rPr>
            </w:pPr>
          </w:p>
        </w:tc>
        <w:tc>
          <w:tcPr>
            <w:tcW w:w="81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8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96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10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sz w:val="16"/>
                <w:szCs w:val="16"/>
              </w:rPr>
            </w:pPr>
          </w:p>
        </w:tc>
        <w:tc>
          <w:tcPr>
            <w:tcW w:w="9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sz w:val="16"/>
                <w:szCs w:val="16"/>
              </w:rPr>
            </w:pPr>
          </w:p>
        </w:tc>
        <w:tc>
          <w:tcPr>
            <w:tcW w:w="6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sz w:val="16"/>
                <w:szCs w:val="16"/>
              </w:rPr>
            </w:pP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sz w:val="20"/>
                <w:szCs w:val="20"/>
              </w:rPr>
            </w:pPr>
          </w:p>
        </w:tc>
      </w:tr>
      <w:tr w:rsidR="006D3EC8" w:rsidRPr="004B6303" w:rsidTr="0097421F">
        <w:tc>
          <w:tcPr>
            <w:tcW w:w="8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3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81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6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0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9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6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</w:pPr>
          </w:p>
        </w:tc>
      </w:tr>
      <w:tr w:rsidR="006D3EC8" w:rsidRPr="004B6303" w:rsidTr="0097421F">
        <w:tc>
          <w:tcPr>
            <w:tcW w:w="86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3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81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8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96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11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10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9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6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D3EC8" w:rsidRPr="004B6303" w:rsidTr="0097421F">
        <w:tc>
          <w:tcPr>
            <w:tcW w:w="8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3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81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96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08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9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6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rPr>
                <w:b/>
                <w:bCs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8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Standard"/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6D3EC8" w:rsidRPr="004B6303" w:rsidRDefault="006D3EC8" w:rsidP="0097421F">
      <w:pPr>
        <w:pStyle w:val="Standard"/>
        <w:jc w:val="both"/>
      </w:pPr>
    </w:p>
    <w:tbl>
      <w:tblPr>
        <w:tblW w:w="13267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417"/>
        <w:gridCol w:w="1850"/>
      </w:tblGrid>
      <w:tr w:rsidR="006D3EC8" w:rsidRPr="004B6303" w:rsidTr="0097421F">
        <w:tc>
          <w:tcPr>
            <w:tcW w:w="1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extbody"/>
              <w:jc w:val="both"/>
            </w:pPr>
            <w:r w:rsidRPr="004B6303"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</w:t>
            </w:r>
          </w:p>
        </w:tc>
        <w:tc>
          <w:tcPr>
            <w:tcW w:w="18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729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729"/>
            </w:tblGrid>
            <w:tr w:rsidR="006D3EC8" w:rsidRPr="004B6303" w:rsidTr="0097421F">
              <w:trPr>
                <w:jc w:val="right"/>
              </w:trPr>
              <w:tc>
                <w:tcPr>
                  <w:tcW w:w="17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</w:pPr>
                </w:p>
              </w:tc>
            </w:tr>
          </w:tbl>
          <w:p w:rsidR="006D3EC8" w:rsidRPr="004B6303" w:rsidRDefault="006D3EC8" w:rsidP="0097421F">
            <w:pPr>
              <w:pStyle w:val="TableContents"/>
              <w:jc w:val="both"/>
            </w:pPr>
          </w:p>
        </w:tc>
      </w:tr>
    </w:tbl>
    <w:p w:rsidR="006D3EC8" w:rsidRPr="004B6303" w:rsidRDefault="006D3EC8" w:rsidP="0097421F">
      <w:pPr>
        <w:pStyle w:val="Standard"/>
        <w:spacing w:after="113"/>
      </w:pPr>
      <w:r w:rsidRPr="004B6303">
        <w:t>4. Предельные размеры (тарифы) на оплату услуг либо порядок их установления:</w:t>
      </w:r>
    </w:p>
    <w:p w:rsidR="006D3EC8" w:rsidRPr="001C0227" w:rsidRDefault="006D3EC8" w:rsidP="0097421F">
      <w:pPr>
        <w:pStyle w:val="Standard"/>
        <w:spacing w:after="113"/>
      </w:pPr>
    </w:p>
    <w:p w:rsidR="006D3EC8" w:rsidRPr="001C0227" w:rsidRDefault="006D3EC8" w:rsidP="0097421F">
      <w:pPr>
        <w:pStyle w:val="Standard"/>
        <w:spacing w:after="113"/>
      </w:pPr>
    </w:p>
    <w:tbl>
      <w:tblPr>
        <w:tblW w:w="14571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2914"/>
        <w:gridCol w:w="2914"/>
        <w:gridCol w:w="1322"/>
        <w:gridCol w:w="1150"/>
        <w:gridCol w:w="6271"/>
      </w:tblGrid>
      <w:tr w:rsidR="006D3EC8" w:rsidRPr="001C0227" w:rsidTr="0097421F">
        <w:tc>
          <w:tcPr>
            <w:tcW w:w="145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C0227">
              <w:rPr>
                <w:sz w:val="22"/>
                <w:szCs w:val="22"/>
              </w:rPr>
              <w:t>Нормативный правовой акт</w:t>
            </w:r>
          </w:p>
        </w:tc>
      </w:tr>
      <w:tr w:rsidR="006D3EC8" w:rsidRPr="001C0227" w:rsidTr="0097421F"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C0227">
              <w:rPr>
                <w:sz w:val="22"/>
                <w:szCs w:val="22"/>
              </w:rPr>
              <w:t>вид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C0227">
              <w:rPr>
                <w:sz w:val="22"/>
                <w:szCs w:val="22"/>
              </w:rPr>
              <w:t>принявший орган</w:t>
            </w: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C0227">
              <w:rPr>
                <w:sz w:val="22"/>
                <w:szCs w:val="22"/>
              </w:rPr>
              <w:t>дата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C0227">
              <w:rPr>
                <w:sz w:val="22"/>
                <w:szCs w:val="22"/>
              </w:rPr>
              <w:t>номер</w:t>
            </w:r>
          </w:p>
        </w:tc>
        <w:tc>
          <w:tcPr>
            <w:tcW w:w="62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C0227">
              <w:rPr>
                <w:sz w:val="22"/>
                <w:szCs w:val="22"/>
              </w:rPr>
              <w:t>наименование</w:t>
            </w:r>
          </w:p>
        </w:tc>
      </w:tr>
      <w:tr w:rsidR="006D3EC8" w:rsidRPr="001C0227" w:rsidTr="0097421F"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  <w:r w:rsidRPr="001C0227">
              <w:rPr>
                <w:sz w:val="20"/>
                <w:szCs w:val="20"/>
              </w:rPr>
              <w:t>1</w:t>
            </w: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  <w:r w:rsidRPr="001C0227">
              <w:rPr>
                <w:sz w:val="20"/>
                <w:szCs w:val="20"/>
              </w:rPr>
              <w:t>2</w:t>
            </w: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  <w:r w:rsidRPr="001C0227">
              <w:rPr>
                <w:sz w:val="20"/>
                <w:szCs w:val="20"/>
              </w:rPr>
              <w:t>3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  <w:r w:rsidRPr="001C0227">
              <w:rPr>
                <w:sz w:val="20"/>
                <w:szCs w:val="20"/>
              </w:rPr>
              <w:t>4</w:t>
            </w:r>
          </w:p>
        </w:tc>
        <w:tc>
          <w:tcPr>
            <w:tcW w:w="62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  <w:r w:rsidRPr="001C0227">
              <w:rPr>
                <w:sz w:val="20"/>
                <w:szCs w:val="20"/>
              </w:rPr>
              <w:t>5</w:t>
            </w:r>
          </w:p>
        </w:tc>
      </w:tr>
      <w:tr w:rsidR="006D3EC8" w:rsidRPr="001C0227" w:rsidTr="0097421F"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29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rPr>
                <w:sz w:val="20"/>
                <w:szCs w:val="20"/>
              </w:rPr>
            </w:pP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</w:p>
        </w:tc>
        <w:tc>
          <w:tcPr>
            <w:tcW w:w="627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rPr>
                <w:sz w:val="20"/>
                <w:szCs w:val="20"/>
              </w:rPr>
            </w:pPr>
          </w:p>
        </w:tc>
      </w:tr>
    </w:tbl>
    <w:p w:rsidR="006D3EC8" w:rsidRPr="001C0227" w:rsidRDefault="006D3EC8" w:rsidP="0097421F">
      <w:pPr>
        <w:pStyle w:val="Standard"/>
        <w:rPr>
          <w:rFonts w:ascii="sans-serif" w:hAnsi="sans-serif"/>
          <w:sz w:val="36"/>
        </w:rPr>
      </w:pPr>
    </w:p>
    <w:p w:rsidR="006D3EC8" w:rsidRPr="001C0227" w:rsidRDefault="006D3EC8" w:rsidP="0097421F">
      <w:pPr>
        <w:pStyle w:val="Standard"/>
      </w:pPr>
      <w:r w:rsidRPr="001C0227">
        <w:t>5. Порядок оказания муниципальной услуги</w:t>
      </w:r>
    </w:p>
    <w:p w:rsidR="006D3EC8" w:rsidRPr="001C0227" w:rsidRDefault="006D3EC8" w:rsidP="0097421F">
      <w:pPr>
        <w:pStyle w:val="Standard"/>
      </w:pPr>
    </w:p>
    <w:p w:rsidR="006D3EC8" w:rsidRPr="001C0227" w:rsidRDefault="006D3EC8" w:rsidP="0097421F">
      <w:pPr>
        <w:pStyle w:val="Standard"/>
      </w:pPr>
      <w:r w:rsidRPr="001C0227">
        <w:t>5.1. нормативные правовые акты, регулирующие порядок оказания муниципальной услуги</w:t>
      </w:r>
    </w:p>
    <w:p w:rsidR="006D3EC8" w:rsidRPr="001C0227" w:rsidRDefault="006D3EC8" w:rsidP="0097421F">
      <w:pPr>
        <w:pStyle w:val="Standard"/>
      </w:pPr>
      <w:r w:rsidRPr="001C0227">
        <w:rPr>
          <w:sz w:val="22"/>
          <w:szCs w:val="22"/>
        </w:rPr>
        <w:t>(наименование, дата и номер нормативного правового   акта)</w:t>
      </w:r>
    </w:p>
    <w:p w:rsidR="006D3EC8" w:rsidRPr="001C0227" w:rsidRDefault="006D3EC8" w:rsidP="0097421F">
      <w:pPr>
        <w:pStyle w:val="Standard"/>
        <w:jc w:val="center"/>
      </w:pPr>
    </w:p>
    <w:p w:rsidR="006D3EC8" w:rsidRPr="001C0227" w:rsidRDefault="006D3EC8" w:rsidP="0097421F">
      <w:pPr>
        <w:pStyle w:val="Standard"/>
        <w:jc w:val="both"/>
      </w:pPr>
      <w:r w:rsidRPr="001C0227">
        <w:t>5.2. порядок информирования потенциальных потребителей муниципальной  услуги:</w:t>
      </w:r>
    </w:p>
    <w:p w:rsidR="006D3EC8" w:rsidRPr="001C0227" w:rsidRDefault="006D3EC8" w:rsidP="0097421F">
      <w:pPr>
        <w:pStyle w:val="Standard"/>
        <w:jc w:val="both"/>
      </w:pPr>
    </w:p>
    <w:tbl>
      <w:tblPr>
        <w:tblW w:w="14571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857"/>
        <w:gridCol w:w="4857"/>
        <w:gridCol w:w="4857"/>
      </w:tblGrid>
      <w:tr w:rsidR="006D3EC8" w:rsidRPr="001C0227" w:rsidTr="0097421F"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C0227">
              <w:rPr>
                <w:sz w:val="22"/>
                <w:szCs w:val="22"/>
              </w:rPr>
              <w:t>Способ  информирования</w:t>
            </w:r>
          </w:p>
        </w:tc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C0227">
              <w:rPr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C0227">
              <w:rPr>
                <w:sz w:val="22"/>
                <w:szCs w:val="22"/>
              </w:rPr>
              <w:t>Частота обновления  информации</w:t>
            </w:r>
          </w:p>
        </w:tc>
      </w:tr>
      <w:tr w:rsidR="006D3EC8" w:rsidRPr="001C0227" w:rsidTr="0097421F"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18"/>
                <w:szCs w:val="18"/>
              </w:rPr>
            </w:pPr>
            <w:r w:rsidRPr="001C0227">
              <w:rPr>
                <w:sz w:val="18"/>
                <w:szCs w:val="18"/>
              </w:rPr>
              <w:t>1</w:t>
            </w: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18"/>
                <w:szCs w:val="18"/>
              </w:rPr>
            </w:pPr>
            <w:r w:rsidRPr="001C0227">
              <w:rPr>
                <w:sz w:val="18"/>
                <w:szCs w:val="18"/>
              </w:rPr>
              <w:t>2</w:t>
            </w: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center"/>
              <w:rPr>
                <w:sz w:val="18"/>
                <w:szCs w:val="18"/>
              </w:rPr>
            </w:pPr>
            <w:r w:rsidRPr="001C0227">
              <w:rPr>
                <w:sz w:val="18"/>
                <w:szCs w:val="18"/>
              </w:rPr>
              <w:t>3</w:t>
            </w:r>
          </w:p>
        </w:tc>
      </w:tr>
      <w:tr w:rsidR="006D3EC8" w:rsidRPr="001C0227" w:rsidTr="0097421F"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</w:tr>
      <w:tr w:rsidR="006D3EC8" w:rsidRPr="001C0227" w:rsidTr="0097421F"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</w:tr>
      <w:tr w:rsidR="006D3EC8" w:rsidRPr="001C0227" w:rsidTr="0097421F"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8"/>
                <w:szCs w:val="18"/>
              </w:rPr>
            </w:pPr>
          </w:p>
        </w:tc>
      </w:tr>
    </w:tbl>
    <w:p w:rsidR="006D3EC8" w:rsidRPr="001C0227" w:rsidRDefault="006D3EC8" w:rsidP="0097421F">
      <w:pPr>
        <w:pStyle w:val="Standard"/>
        <w:jc w:val="both"/>
      </w:pPr>
      <w:r w:rsidRPr="001C0227">
        <w:t xml:space="preserve"> </w:t>
      </w:r>
    </w:p>
    <w:p w:rsidR="006D3EC8" w:rsidRPr="001C0227" w:rsidRDefault="006D3EC8" w:rsidP="0097421F">
      <w:pPr>
        <w:pStyle w:val="Standard"/>
        <w:jc w:val="center"/>
        <w:rPr>
          <w:b/>
          <w:bCs/>
        </w:rPr>
      </w:pPr>
    </w:p>
    <w:p w:rsidR="006D3EC8" w:rsidRPr="004B6303" w:rsidRDefault="006D3EC8" w:rsidP="0097421F">
      <w:pPr>
        <w:pStyle w:val="Standard"/>
        <w:jc w:val="center"/>
      </w:pPr>
      <w:r w:rsidRPr="004B6303">
        <w:rPr>
          <w:b/>
          <w:bCs/>
        </w:rPr>
        <w:t>ЧАСТЬ 2. Сведения о выполняемых работах</w:t>
      </w:r>
      <w:r w:rsidRPr="004B6303">
        <w:t xml:space="preserve"> </w:t>
      </w:r>
      <w:r w:rsidRPr="004B6303">
        <w:rPr>
          <w:position w:val="8"/>
        </w:rPr>
        <w:t>3)</w:t>
      </w:r>
    </w:p>
    <w:p w:rsidR="006D3EC8" w:rsidRPr="004B6303" w:rsidRDefault="006D3EC8" w:rsidP="0097421F">
      <w:pPr>
        <w:pStyle w:val="Textbody"/>
        <w:jc w:val="center"/>
      </w:pPr>
      <w:r w:rsidRPr="004B6303">
        <w:t xml:space="preserve">Раздел </w:t>
      </w:r>
      <w:r w:rsidRPr="004B6303">
        <w:rPr>
          <w:u w:val="single"/>
        </w:rPr>
        <w:t>1</w:t>
      </w:r>
    </w:p>
    <w:p w:rsidR="006D3EC8" w:rsidRPr="004B6303" w:rsidRDefault="006D3EC8" w:rsidP="0097421F">
      <w:pPr>
        <w:pStyle w:val="Textbody"/>
        <w:jc w:val="center"/>
      </w:pPr>
    </w:p>
    <w:tbl>
      <w:tblPr>
        <w:tblW w:w="14571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0500"/>
        <w:gridCol w:w="2167"/>
        <w:gridCol w:w="1904"/>
      </w:tblGrid>
      <w:tr w:rsidR="006D3EC8" w:rsidRPr="004B6303" w:rsidTr="0097421F">
        <w:tc>
          <w:tcPr>
            <w:tcW w:w="105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</w:pPr>
            <w:r w:rsidRPr="004B6303">
              <w:t xml:space="preserve">1. Наименование работы:   </w:t>
            </w:r>
            <w:r w:rsidRPr="004B6303">
              <w:rPr>
                <w:i/>
                <w:iCs/>
                <w:u w:val="single"/>
              </w:rPr>
              <w:t>проведение занятий физкультурно - спортивной направленности по месту проживания граждан</w:t>
            </w:r>
          </w:p>
        </w:tc>
        <w:tc>
          <w:tcPr>
            <w:tcW w:w="216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2057" w:type="dxa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2057"/>
            </w:tblGrid>
            <w:tr w:rsidR="006D3EC8" w:rsidRPr="004B6303" w:rsidTr="0097421F">
              <w:tc>
                <w:tcPr>
                  <w:tcW w:w="2057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center"/>
                  </w:pPr>
                  <w:r w:rsidRPr="004B6303">
                    <w:t>Уникальный номер по базовому (отраслевому) перечню</w:t>
                  </w:r>
                </w:p>
              </w:tc>
            </w:tr>
          </w:tbl>
          <w:p w:rsidR="006D3EC8" w:rsidRPr="004B6303" w:rsidRDefault="006D3EC8" w:rsidP="0097421F">
            <w:pPr>
              <w:pStyle w:val="TableContents"/>
              <w:jc w:val="center"/>
            </w:pPr>
          </w:p>
        </w:tc>
        <w:tc>
          <w:tcPr>
            <w:tcW w:w="190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795" w:type="dxa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795"/>
            </w:tblGrid>
            <w:tr w:rsidR="006D3EC8" w:rsidRPr="004B6303" w:rsidTr="0097421F">
              <w:tc>
                <w:tcPr>
                  <w:tcW w:w="17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center"/>
                  </w:pPr>
                  <w:r w:rsidRPr="004B6303">
                    <w:t>30.010.1</w:t>
                  </w:r>
                </w:p>
              </w:tc>
            </w:tr>
          </w:tbl>
          <w:p w:rsidR="006D3EC8" w:rsidRPr="004B6303" w:rsidRDefault="006D3EC8" w:rsidP="0097421F">
            <w:pPr>
              <w:pStyle w:val="TableContents"/>
              <w:jc w:val="center"/>
            </w:pPr>
          </w:p>
        </w:tc>
      </w:tr>
      <w:tr w:rsidR="006D3EC8" w:rsidRPr="004B6303" w:rsidTr="0097421F">
        <w:tc>
          <w:tcPr>
            <w:tcW w:w="105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</w:pPr>
            <w:r w:rsidRPr="004B6303">
              <w:t xml:space="preserve">2. Категории потребителей работы:    </w:t>
            </w:r>
            <w:r w:rsidRPr="004B6303">
              <w:rPr>
                <w:i/>
                <w:iCs/>
                <w:u w:val="single"/>
              </w:rPr>
              <w:t>в интересах общества ,население</w:t>
            </w:r>
          </w:p>
        </w:tc>
        <w:tc>
          <w:tcPr>
            <w:tcW w:w="216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9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  <w:tr w:rsidR="006D3EC8" w:rsidRPr="004B6303" w:rsidTr="0097421F">
        <w:tc>
          <w:tcPr>
            <w:tcW w:w="105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pStyle w:val="TableContents"/>
              <w:jc w:val="both"/>
            </w:pPr>
          </w:p>
        </w:tc>
        <w:tc>
          <w:tcPr>
            <w:tcW w:w="216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  <w:tc>
          <w:tcPr>
            <w:tcW w:w="19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/>
        </w:tc>
      </w:tr>
    </w:tbl>
    <w:p w:rsidR="006D3EC8" w:rsidRPr="004B6303" w:rsidRDefault="006D3EC8" w:rsidP="0097421F">
      <w:pPr>
        <w:pStyle w:val="Textbody"/>
        <w:jc w:val="both"/>
      </w:pPr>
      <w:r w:rsidRPr="004B6303">
        <w:t>3. Показатели, характеризующие объем и (или) качество работы:  количество посетителей, количество занятий</w:t>
      </w:r>
    </w:p>
    <w:p w:rsidR="006D3EC8" w:rsidRPr="004B6303" w:rsidRDefault="006D3EC8" w:rsidP="0097421F">
      <w:pPr>
        <w:pStyle w:val="Textbody"/>
        <w:jc w:val="both"/>
      </w:pPr>
      <w:r w:rsidRPr="004B6303">
        <w:t xml:space="preserve">3.1. показатели, характеризующие качество работы </w:t>
      </w:r>
      <w:r w:rsidRPr="004B6303">
        <w:rPr>
          <w:position w:val="8"/>
        </w:rPr>
        <w:t>4)</w:t>
      </w:r>
      <w:r w:rsidRPr="004B6303">
        <w:rPr>
          <w:sz w:val="28"/>
          <w:szCs w:val="28"/>
        </w:rPr>
        <w:t>:</w:t>
      </w:r>
    </w:p>
    <w:tbl>
      <w:tblPr>
        <w:tblW w:w="14571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13"/>
        <w:gridCol w:w="1214"/>
        <w:gridCol w:w="1214"/>
        <w:gridCol w:w="1041"/>
        <w:gridCol w:w="1367"/>
        <w:gridCol w:w="1450"/>
        <w:gridCol w:w="1500"/>
        <w:gridCol w:w="1150"/>
        <w:gridCol w:w="778"/>
        <w:gridCol w:w="1322"/>
        <w:gridCol w:w="1106"/>
        <w:gridCol w:w="1216"/>
      </w:tblGrid>
      <w:tr w:rsidR="006D3EC8" w:rsidRPr="004B6303" w:rsidTr="00A60870"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Уникаль-ный номер реестровой записи</w:t>
            </w:r>
          </w:p>
        </w:tc>
        <w:tc>
          <w:tcPr>
            <w:tcW w:w="34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Показатель качества работы</w:t>
            </w:r>
          </w:p>
        </w:tc>
        <w:tc>
          <w:tcPr>
            <w:tcW w:w="36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Значение показателя качества работы</w:t>
            </w:r>
          </w:p>
        </w:tc>
      </w:tr>
      <w:tr w:rsidR="006D3EC8" w:rsidRPr="004B6303" w:rsidTr="00A60870"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(наимено-вание показателя)</w:t>
            </w:r>
          </w:p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(наимено-вание показателя)</w:t>
            </w:r>
          </w:p>
        </w:tc>
        <w:tc>
          <w:tcPr>
            <w:tcW w:w="104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(наиме-нование показа-теля)</w:t>
            </w:r>
          </w:p>
        </w:tc>
        <w:tc>
          <w:tcPr>
            <w:tcW w:w="136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(наименова-ние показателя)</w:t>
            </w:r>
          </w:p>
        </w:tc>
        <w:tc>
          <w:tcPr>
            <w:tcW w:w="14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(наименова-ние показателя)</w:t>
            </w:r>
          </w:p>
        </w:tc>
        <w:tc>
          <w:tcPr>
            <w:tcW w:w="15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2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202</w:t>
            </w:r>
            <w:r w:rsidRPr="00165BD3">
              <w:rPr>
                <w:sz w:val="22"/>
                <w:szCs w:val="22"/>
                <w:u w:val="single"/>
              </w:rPr>
              <w:t xml:space="preserve">4 </w:t>
            </w:r>
            <w:r w:rsidRPr="00165BD3">
              <w:rPr>
                <w:sz w:val="22"/>
                <w:szCs w:val="22"/>
              </w:rPr>
              <w:t>год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110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202</w:t>
            </w:r>
            <w:r w:rsidRPr="00165BD3">
              <w:rPr>
                <w:sz w:val="22"/>
                <w:szCs w:val="22"/>
                <w:u w:val="single"/>
              </w:rPr>
              <w:t>5</w:t>
            </w:r>
            <w:r w:rsidRPr="00165BD3">
              <w:rPr>
                <w:sz w:val="22"/>
                <w:szCs w:val="22"/>
              </w:rPr>
              <w:t>год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(1-й год планового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периода)</w:t>
            </w:r>
          </w:p>
        </w:tc>
        <w:tc>
          <w:tcPr>
            <w:tcW w:w="121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202</w:t>
            </w:r>
            <w:r w:rsidRPr="00165BD3">
              <w:rPr>
                <w:sz w:val="22"/>
                <w:szCs w:val="22"/>
                <w:u w:val="single"/>
              </w:rPr>
              <w:t>6</w:t>
            </w:r>
            <w:r w:rsidRPr="00165BD3">
              <w:rPr>
                <w:sz w:val="22"/>
                <w:szCs w:val="22"/>
              </w:rPr>
              <w:t>год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(2-й год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планового периода)</w:t>
            </w:r>
          </w:p>
        </w:tc>
      </w:tr>
      <w:tr w:rsidR="006D3EC8" w:rsidRPr="004B6303" w:rsidTr="00A60870"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04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5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наимено-вание</w:t>
            </w: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код</w:t>
            </w: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10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</w:tr>
      <w:tr w:rsidR="006D3EC8" w:rsidRPr="004B6303" w:rsidTr="00A60870">
        <w:tc>
          <w:tcPr>
            <w:tcW w:w="1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2</w:t>
            </w:r>
          </w:p>
        </w:tc>
        <w:tc>
          <w:tcPr>
            <w:tcW w:w="12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3</w:t>
            </w:r>
          </w:p>
        </w:tc>
        <w:tc>
          <w:tcPr>
            <w:tcW w:w="10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4</w:t>
            </w:r>
          </w:p>
        </w:tc>
        <w:tc>
          <w:tcPr>
            <w:tcW w:w="13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5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7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8</w:t>
            </w: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9</w:t>
            </w: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10</w:t>
            </w:r>
          </w:p>
        </w:tc>
        <w:tc>
          <w:tcPr>
            <w:tcW w:w="11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11</w:t>
            </w: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12</w:t>
            </w:r>
          </w:p>
        </w:tc>
      </w:tr>
      <w:tr w:rsidR="006D3EC8" w:rsidRPr="004B6303" w:rsidTr="00A60870"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Standard"/>
              <w:rPr>
                <w:sz w:val="16"/>
                <w:szCs w:val="16"/>
              </w:rPr>
            </w:pPr>
            <w:r w:rsidRPr="004B7B5D">
              <w:rPr>
                <w:sz w:val="16"/>
                <w:szCs w:val="16"/>
              </w:rPr>
              <w:t>00000000000683009823001010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Standard"/>
              <w:rPr>
                <w:sz w:val="18"/>
                <w:szCs w:val="18"/>
              </w:rPr>
            </w:pPr>
            <w:r w:rsidRPr="004B7B5D">
              <w:rPr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Standard"/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Standard"/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Standard"/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Standard"/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TableContents"/>
              <w:jc w:val="both"/>
              <w:rPr>
                <w:sz w:val="16"/>
                <w:szCs w:val="16"/>
              </w:rPr>
            </w:pPr>
            <w:r w:rsidRPr="004B7B5D">
              <w:rPr>
                <w:sz w:val="16"/>
                <w:szCs w:val="16"/>
              </w:rPr>
              <w:t>Доля фактического количества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TableContents"/>
              <w:jc w:val="center"/>
              <w:rPr>
                <w:sz w:val="16"/>
                <w:szCs w:val="16"/>
              </w:rPr>
            </w:pPr>
            <w:r w:rsidRPr="004B7B5D">
              <w:rPr>
                <w:sz w:val="16"/>
                <w:szCs w:val="16"/>
              </w:rPr>
              <w:t>человек</w:t>
            </w: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TableContents"/>
              <w:jc w:val="both"/>
              <w:rPr>
                <w:sz w:val="16"/>
                <w:szCs w:val="16"/>
              </w:rPr>
            </w:pPr>
            <w:r w:rsidRPr="004B7B5D">
              <w:rPr>
                <w:sz w:val="16"/>
                <w:szCs w:val="16"/>
              </w:rPr>
              <w:t>001</w:t>
            </w: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TableContents"/>
              <w:jc w:val="center"/>
              <w:rPr>
                <w:sz w:val="16"/>
                <w:szCs w:val="16"/>
              </w:rPr>
            </w:pPr>
            <w:r w:rsidRPr="004B7B5D">
              <w:rPr>
                <w:sz w:val="16"/>
                <w:szCs w:val="16"/>
              </w:rPr>
              <w:t>458</w:t>
            </w:r>
          </w:p>
        </w:tc>
        <w:tc>
          <w:tcPr>
            <w:tcW w:w="11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TableContents"/>
              <w:jc w:val="center"/>
              <w:rPr>
                <w:sz w:val="16"/>
                <w:szCs w:val="16"/>
              </w:rPr>
            </w:pPr>
            <w:r w:rsidRPr="004B7B5D">
              <w:rPr>
                <w:sz w:val="16"/>
                <w:szCs w:val="16"/>
              </w:rPr>
              <w:t>558</w:t>
            </w: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7B5D" w:rsidRDefault="006D3EC8" w:rsidP="0056521D">
            <w:pPr>
              <w:pStyle w:val="TableContents"/>
              <w:jc w:val="center"/>
              <w:rPr>
                <w:sz w:val="16"/>
                <w:szCs w:val="16"/>
              </w:rPr>
            </w:pPr>
            <w:r w:rsidRPr="004B7B5D">
              <w:rPr>
                <w:sz w:val="16"/>
                <w:szCs w:val="16"/>
              </w:rPr>
              <w:t>558</w:t>
            </w:r>
          </w:p>
        </w:tc>
      </w:tr>
      <w:tr w:rsidR="006D3EC8" w:rsidRPr="001C0227" w:rsidTr="00A60870"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</w:tr>
    </w:tbl>
    <w:p w:rsidR="006D3EC8" w:rsidRPr="001C0227" w:rsidRDefault="006D3EC8" w:rsidP="0097421F">
      <w:pPr>
        <w:pStyle w:val="Textbody"/>
      </w:pPr>
    </w:p>
    <w:tbl>
      <w:tblPr>
        <w:tblW w:w="13267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417"/>
        <w:gridCol w:w="1850"/>
      </w:tblGrid>
      <w:tr w:rsidR="006D3EC8" w:rsidRPr="00165BD3" w:rsidTr="0097421F">
        <w:tc>
          <w:tcPr>
            <w:tcW w:w="1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extbody"/>
              <w:jc w:val="both"/>
            </w:pPr>
            <w:r w:rsidRPr="00165BD3"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</w:t>
            </w:r>
          </w:p>
        </w:tc>
        <w:tc>
          <w:tcPr>
            <w:tcW w:w="18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729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729"/>
            </w:tblGrid>
            <w:tr w:rsidR="006D3EC8" w:rsidRPr="00165BD3" w:rsidTr="0097421F">
              <w:trPr>
                <w:jc w:val="right"/>
              </w:trPr>
              <w:tc>
                <w:tcPr>
                  <w:tcW w:w="17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165BD3" w:rsidRDefault="006D3EC8" w:rsidP="0097421F">
                  <w:pPr>
                    <w:pStyle w:val="TableContents"/>
                    <w:jc w:val="both"/>
                  </w:pPr>
                </w:p>
              </w:tc>
            </w:tr>
          </w:tbl>
          <w:p w:rsidR="006D3EC8" w:rsidRPr="00165BD3" w:rsidRDefault="006D3EC8" w:rsidP="0097421F">
            <w:pPr>
              <w:pStyle w:val="TableContents"/>
              <w:jc w:val="both"/>
            </w:pPr>
          </w:p>
        </w:tc>
      </w:tr>
    </w:tbl>
    <w:p w:rsidR="006D3EC8" w:rsidRPr="00165BD3" w:rsidRDefault="006D3EC8" w:rsidP="0097421F">
      <w:pPr>
        <w:pStyle w:val="Textbody"/>
        <w:jc w:val="both"/>
      </w:pPr>
      <w:r w:rsidRPr="00165BD3">
        <w:t>3.2. показатели, характеризующие объем работы</w:t>
      </w:r>
      <w:r w:rsidRPr="00165BD3">
        <w:rPr>
          <w:sz w:val="28"/>
          <w:szCs w:val="28"/>
        </w:rPr>
        <w:t>:</w:t>
      </w:r>
    </w:p>
    <w:tbl>
      <w:tblPr>
        <w:tblW w:w="14550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17"/>
        <w:gridCol w:w="1233"/>
        <w:gridCol w:w="1200"/>
        <w:gridCol w:w="1000"/>
        <w:gridCol w:w="1350"/>
        <w:gridCol w:w="1100"/>
        <w:gridCol w:w="1050"/>
        <w:gridCol w:w="700"/>
        <w:gridCol w:w="950"/>
        <w:gridCol w:w="1133"/>
        <w:gridCol w:w="1300"/>
        <w:gridCol w:w="1134"/>
        <w:gridCol w:w="1183"/>
      </w:tblGrid>
      <w:tr w:rsidR="006D3EC8" w:rsidRPr="00165BD3" w:rsidTr="0097421F"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Уникаль-ный номер реестровой записи</w:t>
            </w:r>
          </w:p>
        </w:tc>
        <w:tc>
          <w:tcPr>
            <w:tcW w:w="34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Показатель, характеризующий содержание работы  (по справочникам)</w:t>
            </w:r>
          </w:p>
        </w:tc>
        <w:tc>
          <w:tcPr>
            <w:tcW w:w="2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83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Показатель объема работы</w:t>
            </w:r>
          </w:p>
        </w:tc>
        <w:tc>
          <w:tcPr>
            <w:tcW w:w="3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Значение показателя объема работы</w:t>
            </w:r>
          </w:p>
        </w:tc>
      </w:tr>
      <w:tr w:rsidR="006D3EC8" w:rsidRPr="00165BD3" w:rsidTr="0097421F"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/>
        </w:tc>
        <w:tc>
          <w:tcPr>
            <w:tcW w:w="123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(наиме-нование показателя)</w:t>
            </w:r>
          </w:p>
        </w:tc>
        <w:tc>
          <w:tcPr>
            <w:tcW w:w="12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(наименова-ние показа-теля)</w:t>
            </w:r>
          </w:p>
        </w:tc>
        <w:tc>
          <w:tcPr>
            <w:tcW w:w="10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(наиме-нование показа-теля)</w:t>
            </w:r>
          </w:p>
        </w:tc>
        <w:tc>
          <w:tcPr>
            <w:tcW w:w="13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(наиме-нование показателя)</w:t>
            </w:r>
          </w:p>
        </w:tc>
        <w:tc>
          <w:tcPr>
            <w:tcW w:w="11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_________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(наимено-вание показате-ля)</w:t>
            </w:r>
          </w:p>
        </w:tc>
        <w:tc>
          <w:tcPr>
            <w:tcW w:w="10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наимено-вание показа-теля</w:t>
            </w:r>
          </w:p>
        </w:tc>
        <w:tc>
          <w:tcPr>
            <w:tcW w:w="165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описание работы</w:t>
            </w:r>
          </w:p>
        </w:tc>
        <w:tc>
          <w:tcPr>
            <w:tcW w:w="13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202</w:t>
            </w:r>
            <w:r w:rsidRPr="00165BD3">
              <w:rPr>
                <w:sz w:val="22"/>
                <w:szCs w:val="22"/>
                <w:u w:val="single"/>
              </w:rPr>
              <w:t>4</w:t>
            </w:r>
            <w:r w:rsidRPr="00165BD3">
              <w:rPr>
                <w:sz w:val="22"/>
                <w:szCs w:val="22"/>
              </w:rPr>
              <w:t>год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(очередной финансо-вый год)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202</w:t>
            </w:r>
            <w:r w:rsidRPr="00165BD3">
              <w:rPr>
                <w:sz w:val="22"/>
                <w:szCs w:val="22"/>
                <w:u w:val="single"/>
              </w:rPr>
              <w:t>5</w:t>
            </w:r>
            <w:r w:rsidRPr="00165BD3">
              <w:rPr>
                <w:sz w:val="22"/>
                <w:szCs w:val="22"/>
              </w:rPr>
              <w:t>год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(1-й год планово-го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периода)</w:t>
            </w:r>
          </w:p>
        </w:tc>
        <w:tc>
          <w:tcPr>
            <w:tcW w:w="1183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202</w:t>
            </w:r>
            <w:r w:rsidRPr="00165BD3">
              <w:rPr>
                <w:sz w:val="22"/>
                <w:szCs w:val="22"/>
                <w:u w:val="single"/>
              </w:rPr>
              <w:t>6</w:t>
            </w:r>
            <w:r w:rsidRPr="00165BD3">
              <w:rPr>
                <w:sz w:val="22"/>
                <w:szCs w:val="22"/>
              </w:rPr>
              <w:t>год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(2-й год</w:t>
            </w:r>
          </w:p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планового периода)</w:t>
            </w:r>
          </w:p>
        </w:tc>
      </w:tr>
      <w:tr w:rsidR="006D3EC8" w:rsidRPr="004B6303" w:rsidTr="0097421F"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наиме-но-вание</w:t>
            </w: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код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3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1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</w:tr>
      <w:tr w:rsidR="006D3EC8" w:rsidRPr="004B6303" w:rsidTr="0097421F">
        <w:tc>
          <w:tcPr>
            <w:tcW w:w="12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1</w:t>
            </w:r>
          </w:p>
        </w:tc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2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3</w:t>
            </w:r>
          </w:p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6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7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8</w:t>
            </w: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9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12</w:t>
            </w: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65BD3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165BD3">
              <w:rPr>
                <w:sz w:val="22"/>
                <w:szCs w:val="22"/>
              </w:rPr>
              <w:t>13</w:t>
            </w:r>
          </w:p>
        </w:tc>
      </w:tr>
      <w:tr w:rsidR="006D3EC8" w:rsidRPr="00A60870" w:rsidTr="0097421F">
        <w:tc>
          <w:tcPr>
            <w:tcW w:w="121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00000000000683009823001010</w:t>
            </w:r>
          </w:p>
        </w:tc>
        <w:tc>
          <w:tcPr>
            <w:tcW w:w="123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  <w:jc w:val="both"/>
              <w:rPr>
                <w:sz w:val="18"/>
                <w:szCs w:val="18"/>
              </w:rPr>
            </w:pPr>
            <w:r w:rsidRPr="00A60870">
              <w:rPr>
                <w:sz w:val="18"/>
                <w:szCs w:val="18"/>
              </w:rPr>
              <w:t>Проведение занятий физкультурно-спортивной направленности по месту проживания граждан</w:t>
            </w:r>
          </w:p>
        </w:tc>
        <w:tc>
          <w:tcPr>
            <w:tcW w:w="12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</w:tr>
      <w:tr w:rsidR="006D3EC8" w:rsidRPr="00A60870" w:rsidTr="0097421F"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Количество занятий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шт.</w:t>
            </w: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796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504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504</w:t>
            </w: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504</w:t>
            </w:r>
          </w:p>
        </w:tc>
      </w:tr>
    </w:tbl>
    <w:p w:rsidR="006D3EC8" w:rsidRPr="001C0227" w:rsidRDefault="006D3EC8" w:rsidP="0097421F">
      <w:pPr>
        <w:rPr>
          <w:vanish/>
        </w:rPr>
      </w:pPr>
    </w:p>
    <w:tbl>
      <w:tblPr>
        <w:tblW w:w="14550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17"/>
        <w:gridCol w:w="1233"/>
        <w:gridCol w:w="1200"/>
        <w:gridCol w:w="1000"/>
        <w:gridCol w:w="1350"/>
        <w:gridCol w:w="1100"/>
        <w:gridCol w:w="1050"/>
        <w:gridCol w:w="700"/>
        <w:gridCol w:w="950"/>
        <w:gridCol w:w="1133"/>
        <w:gridCol w:w="1300"/>
        <w:gridCol w:w="1134"/>
        <w:gridCol w:w="1183"/>
      </w:tblGrid>
      <w:tr w:rsidR="006D3EC8" w:rsidRPr="001C0227" w:rsidTr="0097421F"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</w:tr>
      <w:tr w:rsidR="006D3EC8" w:rsidRPr="001C0227" w:rsidTr="0097421F"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2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3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</w:tr>
    </w:tbl>
    <w:p w:rsidR="006D3EC8" w:rsidRPr="001C0227" w:rsidRDefault="006D3EC8" w:rsidP="0097421F">
      <w:pPr>
        <w:pStyle w:val="Standard"/>
      </w:pPr>
    </w:p>
    <w:tbl>
      <w:tblPr>
        <w:tblW w:w="13267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417"/>
        <w:gridCol w:w="1850"/>
      </w:tblGrid>
      <w:tr w:rsidR="006D3EC8" w:rsidRPr="004B6303" w:rsidTr="0097421F">
        <w:tc>
          <w:tcPr>
            <w:tcW w:w="1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E8455A" w:rsidRDefault="006D3EC8" w:rsidP="0097421F">
            <w:pPr>
              <w:pStyle w:val="Textbody"/>
              <w:jc w:val="both"/>
            </w:pPr>
            <w:r w:rsidRPr="00E8455A">
      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</w:t>
            </w:r>
          </w:p>
        </w:tc>
        <w:tc>
          <w:tcPr>
            <w:tcW w:w="18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729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729"/>
            </w:tblGrid>
            <w:tr w:rsidR="006D3EC8" w:rsidRPr="004B6303" w:rsidTr="0097421F">
              <w:trPr>
                <w:jc w:val="right"/>
              </w:trPr>
              <w:tc>
                <w:tcPr>
                  <w:tcW w:w="17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4B6303" w:rsidRDefault="006D3EC8" w:rsidP="0097421F">
                  <w:pPr>
                    <w:pStyle w:val="TableContents"/>
                    <w:jc w:val="both"/>
                    <w:rPr>
                      <w:color w:val="FF0000"/>
                    </w:rPr>
                  </w:pPr>
                </w:p>
              </w:tc>
            </w:tr>
          </w:tbl>
          <w:p w:rsidR="006D3EC8" w:rsidRPr="004B6303" w:rsidRDefault="006D3EC8" w:rsidP="0097421F">
            <w:pPr>
              <w:pStyle w:val="TableContents"/>
              <w:jc w:val="both"/>
              <w:rPr>
                <w:color w:val="FF0000"/>
              </w:rPr>
            </w:pPr>
          </w:p>
        </w:tc>
      </w:tr>
    </w:tbl>
    <w:p w:rsidR="006D3EC8" w:rsidRPr="001C0227" w:rsidRDefault="006D3EC8" w:rsidP="0097421F">
      <w:pPr>
        <w:pStyle w:val="Textbody"/>
        <w:jc w:val="center"/>
      </w:pPr>
    </w:p>
    <w:p w:rsidR="006D3EC8" w:rsidRPr="003136E4" w:rsidRDefault="006D3EC8" w:rsidP="0097421F">
      <w:pPr>
        <w:pStyle w:val="Textbody"/>
        <w:jc w:val="center"/>
      </w:pPr>
      <w:r w:rsidRPr="003136E4">
        <w:t xml:space="preserve">Раздел </w:t>
      </w:r>
      <w:r w:rsidRPr="003136E4">
        <w:rPr>
          <w:u w:val="single"/>
        </w:rPr>
        <w:t>2</w:t>
      </w:r>
    </w:p>
    <w:tbl>
      <w:tblPr>
        <w:tblW w:w="14571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0500"/>
        <w:gridCol w:w="2167"/>
        <w:gridCol w:w="1904"/>
      </w:tblGrid>
      <w:tr w:rsidR="006D3EC8" w:rsidRPr="003136E4" w:rsidTr="0097421F">
        <w:tc>
          <w:tcPr>
            <w:tcW w:w="105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both"/>
            </w:pPr>
            <w:r w:rsidRPr="003136E4">
              <w:t xml:space="preserve">1. Наименование работы: </w:t>
            </w:r>
            <w:r w:rsidRPr="003136E4">
              <w:rPr>
                <w:b/>
                <w:bCs/>
                <w:i/>
                <w:iCs/>
                <w:u w:val="single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2167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2057" w:type="dxa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2057"/>
            </w:tblGrid>
            <w:tr w:rsidR="006D3EC8" w:rsidRPr="003136E4" w:rsidTr="0097421F">
              <w:tc>
                <w:tcPr>
                  <w:tcW w:w="2057" w:type="dxa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3136E4" w:rsidRDefault="006D3EC8" w:rsidP="0097421F">
                  <w:pPr>
                    <w:pStyle w:val="TableContents"/>
                    <w:jc w:val="center"/>
                  </w:pPr>
                  <w:r w:rsidRPr="003136E4">
                    <w:t>Уникальный номер по базовому (отраслевому) перечню</w:t>
                  </w:r>
                </w:p>
              </w:tc>
            </w:tr>
          </w:tbl>
          <w:p w:rsidR="006D3EC8" w:rsidRPr="003136E4" w:rsidRDefault="006D3EC8" w:rsidP="0097421F">
            <w:pPr>
              <w:pStyle w:val="TableContents"/>
              <w:jc w:val="center"/>
            </w:pPr>
          </w:p>
        </w:tc>
        <w:tc>
          <w:tcPr>
            <w:tcW w:w="1904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795" w:type="dxa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795"/>
            </w:tblGrid>
            <w:tr w:rsidR="006D3EC8" w:rsidRPr="003136E4" w:rsidTr="0097421F">
              <w:tc>
                <w:tcPr>
                  <w:tcW w:w="179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3136E4" w:rsidRDefault="006D3EC8" w:rsidP="0097421F">
                  <w:pPr>
                    <w:pStyle w:val="TableContents"/>
                    <w:jc w:val="center"/>
                  </w:pPr>
                  <w:r w:rsidRPr="003136E4">
                    <w:t>30.019.1</w:t>
                  </w:r>
                </w:p>
              </w:tc>
            </w:tr>
          </w:tbl>
          <w:p w:rsidR="006D3EC8" w:rsidRPr="003136E4" w:rsidRDefault="006D3EC8" w:rsidP="0097421F">
            <w:pPr>
              <w:pStyle w:val="TableContents"/>
              <w:jc w:val="center"/>
            </w:pPr>
          </w:p>
        </w:tc>
      </w:tr>
      <w:tr w:rsidR="006D3EC8" w:rsidRPr="003136E4" w:rsidTr="0097421F">
        <w:tc>
          <w:tcPr>
            <w:tcW w:w="105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both"/>
            </w:pPr>
            <w:r w:rsidRPr="003136E4">
              <w:t xml:space="preserve">2. Категории потребителей работы:    </w:t>
            </w:r>
            <w:r w:rsidRPr="003136E4">
              <w:rPr>
                <w:b/>
                <w:bCs/>
                <w:i/>
                <w:iCs/>
                <w:u w:val="single"/>
              </w:rPr>
              <w:t>в интересах общества</w:t>
            </w:r>
          </w:p>
        </w:tc>
        <w:tc>
          <w:tcPr>
            <w:tcW w:w="216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/>
        </w:tc>
        <w:tc>
          <w:tcPr>
            <w:tcW w:w="19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/>
        </w:tc>
      </w:tr>
      <w:tr w:rsidR="006D3EC8" w:rsidRPr="003136E4" w:rsidTr="0097421F">
        <w:tc>
          <w:tcPr>
            <w:tcW w:w="1050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both"/>
            </w:pPr>
          </w:p>
        </w:tc>
        <w:tc>
          <w:tcPr>
            <w:tcW w:w="2167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/>
        </w:tc>
        <w:tc>
          <w:tcPr>
            <w:tcW w:w="1904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/>
        </w:tc>
      </w:tr>
    </w:tbl>
    <w:p w:rsidR="006D3EC8" w:rsidRPr="003136E4" w:rsidRDefault="006D3EC8" w:rsidP="0097421F">
      <w:pPr>
        <w:pStyle w:val="Textbody"/>
        <w:jc w:val="both"/>
      </w:pPr>
      <w:r w:rsidRPr="003136E4">
        <w:t xml:space="preserve">3. Показатели, характеризующие объем и (или) качество работы:   </w:t>
      </w:r>
    </w:p>
    <w:p w:rsidR="006D3EC8" w:rsidRPr="003136E4" w:rsidRDefault="006D3EC8" w:rsidP="0097421F">
      <w:pPr>
        <w:pStyle w:val="Textbody"/>
        <w:jc w:val="both"/>
      </w:pPr>
      <w:r w:rsidRPr="003136E4">
        <w:t xml:space="preserve">3.1. показатели, характеризующие качество работы </w:t>
      </w:r>
      <w:r w:rsidRPr="003136E4">
        <w:rPr>
          <w:position w:val="8"/>
        </w:rPr>
        <w:t>4)</w:t>
      </w:r>
      <w:r w:rsidRPr="003136E4">
        <w:rPr>
          <w:sz w:val="28"/>
          <w:szCs w:val="28"/>
        </w:rPr>
        <w:t>:</w:t>
      </w:r>
    </w:p>
    <w:tbl>
      <w:tblPr>
        <w:tblW w:w="14571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13"/>
        <w:gridCol w:w="1214"/>
        <w:gridCol w:w="1214"/>
        <w:gridCol w:w="1041"/>
        <w:gridCol w:w="1367"/>
        <w:gridCol w:w="1450"/>
        <w:gridCol w:w="1500"/>
        <w:gridCol w:w="1150"/>
        <w:gridCol w:w="778"/>
        <w:gridCol w:w="1322"/>
        <w:gridCol w:w="1106"/>
        <w:gridCol w:w="1216"/>
      </w:tblGrid>
      <w:tr w:rsidR="006D3EC8" w:rsidRPr="004B6303" w:rsidTr="0097421F"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Уникаль-ный номер реестровой записи</w:t>
            </w:r>
          </w:p>
        </w:tc>
        <w:tc>
          <w:tcPr>
            <w:tcW w:w="34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28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Показатель качества работы</w:t>
            </w:r>
          </w:p>
        </w:tc>
        <w:tc>
          <w:tcPr>
            <w:tcW w:w="36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Значение показателя качества работы</w:t>
            </w:r>
          </w:p>
        </w:tc>
      </w:tr>
      <w:tr w:rsidR="006D3EC8" w:rsidRPr="004B6303" w:rsidTr="0097421F"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/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__________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(наимено-вание показателя)</w:t>
            </w:r>
          </w:p>
        </w:tc>
        <w:tc>
          <w:tcPr>
            <w:tcW w:w="121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__________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(наимено-вание показателя)</w:t>
            </w:r>
          </w:p>
        </w:tc>
        <w:tc>
          <w:tcPr>
            <w:tcW w:w="104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________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(наиме-нование показа-теля)</w:t>
            </w:r>
          </w:p>
        </w:tc>
        <w:tc>
          <w:tcPr>
            <w:tcW w:w="136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__________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(наименова-ние показателя)</w:t>
            </w:r>
          </w:p>
        </w:tc>
        <w:tc>
          <w:tcPr>
            <w:tcW w:w="14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_________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(наименова-ние показателя)</w:t>
            </w:r>
          </w:p>
        </w:tc>
        <w:tc>
          <w:tcPr>
            <w:tcW w:w="15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8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22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202</w:t>
            </w:r>
            <w:r w:rsidRPr="003136E4">
              <w:rPr>
                <w:sz w:val="22"/>
                <w:szCs w:val="22"/>
                <w:u w:val="single"/>
              </w:rPr>
              <w:t>4</w:t>
            </w:r>
            <w:r w:rsidRPr="003136E4">
              <w:rPr>
                <w:sz w:val="22"/>
                <w:szCs w:val="22"/>
              </w:rPr>
              <w:t>год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1106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202</w:t>
            </w:r>
            <w:r w:rsidRPr="003136E4">
              <w:rPr>
                <w:sz w:val="22"/>
                <w:szCs w:val="22"/>
                <w:u w:val="single"/>
              </w:rPr>
              <w:t>5</w:t>
            </w:r>
            <w:r w:rsidRPr="003136E4">
              <w:rPr>
                <w:sz w:val="22"/>
                <w:szCs w:val="22"/>
              </w:rPr>
              <w:t>год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(1-й год планового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периода)</w:t>
            </w:r>
          </w:p>
        </w:tc>
        <w:tc>
          <w:tcPr>
            <w:tcW w:w="1216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202</w:t>
            </w:r>
            <w:r w:rsidRPr="003136E4">
              <w:rPr>
                <w:sz w:val="22"/>
                <w:szCs w:val="22"/>
                <w:u w:val="single"/>
              </w:rPr>
              <w:t>6</w:t>
            </w:r>
            <w:r w:rsidRPr="003136E4">
              <w:rPr>
                <w:sz w:val="22"/>
                <w:szCs w:val="22"/>
              </w:rPr>
              <w:t>год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(2-й год</w:t>
            </w:r>
          </w:p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планового периода)</w:t>
            </w:r>
          </w:p>
        </w:tc>
      </w:tr>
      <w:tr w:rsidR="006D3EC8" w:rsidRPr="004B6303" w:rsidTr="0097421F"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21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04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36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4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5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наимено-вание</w:t>
            </w: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код</w:t>
            </w:r>
          </w:p>
        </w:tc>
        <w:tc>
          <w:tcPr>
            <w:tcW w:w="1322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106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  <w:tc>
          <w:tcPr>
            <w:tcW w:w="12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4B6303" w:rsidRDefault="006D3EC8" w:rsidP="0097421F">
            <w:pPr>
              <w:rPr>
                <w:color w:val="FF0000"/>
              </w:rPr>
            </w:pPr>
          </w:p>
        </w:tc>
      </w:tr>
      <w:tr w:rsidR="006D3EC8" w:rsidRPr="004B6303" w:rsidTr="0097421F">
        <w:tc>
          <w:tcPr>
            <w:tcW w:w="1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1</w:t>
            </w:r>
          </w:p>
        </w:tc>
        <w:tc>
          <w:tcPr>
            <w:tcW w:w="12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2</w:t>
            </w:r>
          </w:p>
        </w:tc>
        <w:tc>
          <w:tcPr>
            <w:tcW w:w="121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3</w:t>
            </w:r>
          </w:p>
        </w:tc>
        <w:tc>
          <w:tcPr>
            <w:tcW w:w="10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4</w:t>
            </w:r>
          </w:p>
        </w:tc>
        <w:tc>
          <w:tcPr>
            <w:tcW w:w="136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5</w:t>
            </w:r>
          </w:p>
        </w:tc>
        <w:tc>
          <w:tcPr>
            <w:tcW w:w="14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7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8</w:t>
            </w: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9</w:t>
            </w: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10</w:t>
            </w:r>
          </w:p>
        </w:tc>
        <w:tc>
          <w:tcPr>
            <w:tcW w:w="11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11</w:t>
            </w: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3136E4">
              <w:rPr>
                <w:sz w:val="22"/>
                <w:szCs w:val="22"/>
              </w:rPr>
              <w:t>12</w:t>
            </w:r>
          </w:p>
        </w:tc>
      </w:tr>
      <w:tr w:rsidR="006D3EC8" w:rsidRPr="004B6303" w:rsidTr="0097421F">
        <w:tc>
          <w:tcPr>
            <w:tcW w:w="1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000000000006830098230019100600000000008108101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Организация и проведение официальных физкультурных (физкультурно-оздоровительных мероприятий)</w:t>
            </w:r>
          </w:p>
        </w:tc>
        <w:tc>
          <w:tcPr>
            <w:tcW w:w="12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</w:pPr>
          </w:p>
        </w:tc>
        <w:tc>
          <w:tcPr>
            <w:tcW w:w="10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Уровни проведения соревнований-муниципальные</w:t>
            </w:r>
          </w:p>
        </w:tc>
        <w:tc>
          <w:tcPr>
            <w:tcW w:w="1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</w:pPr>
          </w:p>
        </w:tc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Количество мероприятий</w:t>
            </w:r>
          </w:p>
        </w:tc>
        <w:tc>
          <w:tcPr>
            <w:tcW w:w="11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шт.</w:t>
            </w:r>
          </w:p>
        </w:tc>
        <w:tc>
          <w:tcPr>
            <w:tcW w:w="77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001</w:t>
            </w:r>
          </w:p>
        </w:tc>
        <w:tc>
          <w:tcPr>
            <w:tcW w:w="132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15</w:t>
            </w:r>
          </w:p>
        </w:tc>
        <w:tc>
          <w:tcPr>
            <w:tcW w:w="11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15</w:t>
            </w:r>
          </w:p>
        </w:tc>
        <w:tc>
          <w:tcPr>
            <w:tcW w:w="1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15</w:t>
            </w:r>
          </w:p>
        </w:tc>
      </w:tr>
    </w:tbl>
    <w:p w:rsidR="006D3EC8" w:rsidRPr="001C0227" w:rsidRDefault="006D3EC8" w:rsidP="0097421F">
      <w:pPr>
        <w:pStyle w:val="Textbody"/>
      </w:pPr>
    </w:p>
    <w:tbl>
      <w:tblPr>
        <w:tblW w:w="13267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417"/>
        <w:gridCol w:w="1850"/>
      </w:tblGrid>
      <w:tr w:rsidR="006D3EC8" w:rsidRPr="003136E4" w:rsidTr="0097421F">
        <w:tc>
          <w:tcPr>
            <w:tcW w:w="1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3136E4" w:rsidRDefault="006D3EC8" w:rsidP="0097421F">
            <w:pPr>
              <w:pStyle w:val="Textbody"/>
              <w:jc w:val="both"/>
            </w:pPr>
            <w:r w:rsidRPr="003136E4">
              <w:t>Допустимые (возможные) отклонения от установленных показателей качества работы, в пределах которых муниципальное задание считается выполненным (процентов)</w:t>
            </w:r>
          </w:p>
        </w:tc>
        <w:tc>
          <w:tcPr>
            <w:tcW w:w="18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729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729"/>
            </w:tblGrid>
            <w:tr w:rsidR="006D3EC8" w:rsidRPr="003136E4" w:rsidTr="0097421F">
              <w:trPr>
                <w:jc w:val="right"/>
              </w:trPr>
              <w:tc>
                <w:tcPr>
                  <w:tcW w:w="17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3136E4" w:rsidRDefault="006D3EC8" w:rsidP="0097421F">
                  <w:pPr>
                    <w:pStyle w:val="TableContents"/>
                    <w:jc w:val="both"/>
                  </w:pPr>
                </w:p>
              </w:tc>
            </w:tr>
          </w:tbl>
          <w:p w:rsidR="006D3EC8" w:rsidRPr="003136E4" w:rsidRDefault="006D3EC8" w:rsidP="0097421F">
            <w:pPr>
              <w:pStyle w:val="TableContents"/>
              <w:jc w:val="both"/>
            </w:pPr>
          </w:p>
        </w:tc>
      </w:tr>
    </w:tbl>
    <w:p w:rsidR="006D3EC8" w:rsidRPr="003136E4" w:rsidRDefault="006D3EC8" w:rsidP="0097421F">
      <w:pPr>
        <w:pStyle w:val="Textbody"/>
        <w:jc w:val="both"/>
      </w:pPr>
      <w:r w:rsidRPr="003136E4">
        <w:t>3.2. показатели, характеризующие объем работы</w:t>
      </w:r>
      <w:r w:rsidRPr="003136E4">
        <w:rPr>
          <w:sz w:val="28"/>
          <w:szCs w:val="28"/>
        </w:rPr>
        <w:t>:</w:t>
      </w:r>
    </w:p>
    <w:tbl>
      <w:tblPr>
        <w:tblW w:w="14550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17"/>
        <w:gridCol w:w="1233"/>
        <w:gridCol w:w="1200"/>
        <w:gridCol w:w="1000"/>
        <w:gridCol w:w="1350"/>
        <w:gridCol w:w="1100"/>
        <w:gridCol w:w="1050"/>
        <w:gridCol w:w="700"/>
        <w:gridCol w:w="950"/>
        <w:gridCol w:w="1133"/>
        <w:gridCol w:w="1300"/>
        <w:gridCol w:w="1134"/>
        <w:gridCol w:w="1183"/>
      </w:tblGrid>
      <w:tr w:rsidR="006D3EC8" w:rsidRPr="004B6303" w:rsidTr="0097421F"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Уникаль-ный номер реестровой записи</w:t>
            </w:r>
          </w:p>
        </w:tc>
        <w:tc>
          <w:tcPr>
            <w:tcW w:w="34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Показатель, характеризующий содержание работы  (по справочникам)</w:t>
            </w:r>
          </w:p>
        </w:tc>
        <w:tc>
          <w:tcPr>
            <w:tcW w:w="24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383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Показатель объема работы</w:t>
            </w:r>
          </w:p>
        </w:tc>
        <w:tc>
          <w:tcPr>
            <w:tcW w:w="3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Значение показателя объема работы</w:t>
            </w:r>
          </w:p>
        </w:tc>
      </w:tr>
      <w:tr w:rsidR="006D3EC8" w:rsidRPr="004B6303" w:rsidTr="0097421F"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23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_______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(наиме-нование показателя)</w:t>
            </w:r>
          </w:p>
        </w:tc>
        <w:tc>
          <w:tcPr>
            <w:tcW w:w="12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______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(наименова-ние показа-теля)</w:t>
            </w:r>
          </w:p>
        </w:tc>
        <w:tc>
          <w:tcPr>
            <w:tcW w:w="10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______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(наиме-нование показа-теля)</w:t>
            </w:r>
          </w:p>
        </w:tc>
        <w:tc>
          <w:tcPr>
            <w:tcW w:w="13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_______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(наиме-нование показателя)</w:t>
            </w:r>
          </w:p>
        </w:tc>
        <w:tc>
          <w:tcPr>
            <w:tcW w:w="11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_________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(наимено-вание показате-ля)</w:t>
            </w:r>
          </w:p>
        </w:tc>
        <w:tc>
          <w:tcPr>
            <w:tcW w:w="10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наимено-вание показа-теля</w:t>
            </w:r>
          </w:p>
        </w:tc>
        <w:tc>
          <w:tcPr>
            <w:tcW w:w="1650" w:type="dxa"/>
            <w:gridSpan w:val="2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3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описание работы</w:t>
            </w:r>
          </w:p>
        </w:tc>
        <w:tc>
          <w:tcPr>
            <w:tcW w:w="13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  <w:u w:val="single"/>
              </w:rPr>
              <w:t>4</w:t>
            </w:r>
            <w:r w:rsidRPr="000730E8">
              <w:rPr>
                <w:sz w:val="22"/>
                <w:szCs w:val="22"/>
              </w:rPr>
              <w:t>год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(очередной финансо-вый год)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  <w:u w:val="single"/>
              </w:rPr>
              <w:t>5</w:t>
            </w:r>
            <w:r w:rsidRPr="000730E8">
              <w:rPr>
                <w:sz w:val="22"/>
                <w:szCs w:val="22"/>
              </w:rPr>
              <w:t>год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(1-й год планово-го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периода)</w:t>
            </w:r>
          </w:p>
        </w:tc>
        <w:tc>
          <w:tcPr>
            <w:tcW w:w="1183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  <w:u w:val="single"/>
              </w:rPr>
              <w:t>6</w:t>
            </w:r>
            <w:r w:rsidRPr="000730E8">
              <w:rPr>
                <w:sz w:val="22"/>
                <w:szCs w:val="22"/>
              </w:rPr>
              <w:t>год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(2-й год</w:t>
            </w:r>
          </w:p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планового периода)</w:t>
            </w:r>
          </w:p>
        </w:tc>
      </w:tr>
      <w:tr w:rsidR="006D3EC8" w:rsidRPr="004B6303" w:rsidTr="0097421F"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наиме-но-вание</w:t>
            </w: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код</w:t>
            </w:r>
          </w:p>
        </w:tc>
        <w:tc>
          <w:tcPr>
            <w:tcW w:w="113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3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  <w:tc>
          <w:tcPr>
            <w:tcW w:w="11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/>
        </w:tc>
      </w:tr>
      <w:tr w:rsidR="006D3EC8" w:rsidRPr="004B6303" w:rsidTr="0097421F">
        <w:tc>
          <w:tcPr>
            <w:tcW w:w="121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1</w:t>
            </w:r>
          </w:p>
        </w:tc>
        <w:tc>
          <w:tcPr>
            <w:tcW w:w="12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2</w:t>
            </w:r>
          </w:p>
        </w:tc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3</w:t>
            </w:r>
          </w:p>
        </w:tc>
        <w:tc>
          <w:tcPr>
            <w:tcW w:w="10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5</w:t>
            </w:r>
          </w:p>
        </w:tc>
        <w:tc>
          <w:tcPr>
            <w:tcW w:w="11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6</w:t>
            </w: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7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8</w:t>
            </w: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9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10</w:t>
            </w: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12</w:t>
            </w: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0730E8">
              <w:rPr>
                <w:sz w:val="22"/>
                <w:szCs w:val="22"/>
              </w:rPr>
              <w:t>13</w:t>
            </w:r>
          </w:p>
        </w:tc>
      </w:tr>
      <w:tr w:rsidR="006D3EC8" w:rsidRPr="004B6303" w:rsidTr="0097421F">
        <w:tc>
          <w:tcPr>
            <w:tcW w:w="1217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000000000006830098230019100600000000008108101</w:t>
            </w:r>
          </w:p>
        </w:tc>
        <w:tc>
          <w:tcPr>
            <w:tcW w:w="1233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Организация и проведение официальных физкультурных (физкультурно-оздоровительных мероприятий)</w:t>
            </w:r>
          </w:p>
        </w:tc>
        <w:tc>
          <w:tcPr>
            <w:tcW w:w="12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5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0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</w:tr>
      <w:tr w:rsidR="006D3EC8" w:rsidRPr="004B6303" w:rsidTr="0097421F">
        <w:tc>
          <w:tcPr>
            <w:tcW w:w="1217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2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100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/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Количество мероприятий</w:t>
            </w: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штук</w:t>
            </w: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001</w:t>
            </w: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15</w:t>
            </w: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16"/>
                <w:szCs w:val="16"/>
              </w:rPr>
            </w:pPr>
            <w:r w:rsidRPr="00A60870">
              <w:rPr>
                <w:sz w:val="16"/>
                <w:szCs w:val="16"/>
              </w:rPr>
              <w:t>15</w:t>
            </w:r>
          </w:p>
        </w:tc>
      </w:tr>
    </w:tbl>
    <w:p w:rsidR="006D3EC8" w:rsidRPr="001C0227" w:rsidRDefault="006D3EC8" w:rsidP="0097421F">
      <w:pPr>
        <w:rPr>
          <w:vanish/>
        </w:rPr>
      </w:pPr>
    </w:p>
    <w:tbl>
      <w:tblPr>
        <w:tblW w:w="14550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217"/>
        <w:gridCol w:w="1233"/>
        <w:gridCol w:w="1200"/>
        <w:gridCol w:w="1000"/>
        <w:gridCol w:w="1350"/>
        <w:gridCol w:w="1100"/>
        <w:gridCol w:w="1050"/>
        <w:gridCol w:w="700"/>
        <w:gridCol w:w="950"/>
        <w:gridCol w:w="1133"/>
        <w:gridCol w:w="1300"/>
        <w:gridCol w:w="1134"/>
        <w:gridCol w:w="1183"/>
      </w:tblGrid>
      <w:tr w:rsidR="006D3EC8" w:rsidRPr="001C0227" w:rsidTr="0097421F"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2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</w:tr>
      <w:tr w:rsidR="006D3EC8" w:rsidRPr="001C0227" w:rsidTr="0097421F"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2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2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3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1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/>
        </w:tc>
        <w:tc>
          <w:tcPr>
            <w:tcW w:w="10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7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95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300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1C0227" w:rsidRDefault="006D3EC8" w:rsidP="0097421F">
            <w:pPr>
              <w:pStyle w:val="TableContents"/>
              <w:jc w:val="both"/>
              <w:rPr>
                <w:sz w:val="16"/>
                <w:szCs w:val="16"/>
              </w:rPr>
            </w:pPr>
          </w:p>
        </w:tc>
      </w:tr>
    </w:tbl>
    <w:p w:rsidR="006D3EC8" w:rsidRPr="001C0227" w:rsidRDefault="006D3EC8" w:rsidP="0097421F">
      <w:pPr>
        <w:pStyle w:val="Standard"/>
      </w:pPr>
    </w:p>
    <w:tbl>
      <w:tblPr>
        <w:tblW w:w="13267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1417"/>
        <w:gridCol w:w="1850"/>
      </w:tblGrid>
      <w:tr w:rsidR="006D3EC8" w:rsidRPr="000730E8" w:rsidTr="0097421F">
        <w:tc>
          <w:tcPr>
            <w:tcW w:w="1141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0730E8" w:rsidRDefault="006D3EC8" w:rsidP="0097421F">
            <w:pPr>
              <w:pStyle w:val="Textbody"/>
              <w:jc w:val="both"/>
            </w:pPr>
            <w:r w:rsidRPr="000730E8">
      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</w:t>
            </w:r>
          </w:p>
        </w:tc>
        <w:tc>
          <w:tcPr>
            <w:tcW w:w="185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729" w:type="dxa"/>
              <w:jc w:val="right"/>
              <w:tblLayout w:type="fixed"/>
              <w:tblCellMar>
                <w:left w:w="10" w:type="dxa"/>
                <w:right w:w="10" w:type="dxa"/>
              </w:tblCellMar>
              <w:tblLook w:val="00A0"/>
            </w:tblPr>
            <w:tblGrid>
              <w:gridCol w:w="1729"/>
            </w:tblGrid>
            <w:tr w:rsidR="006D3EC8" w:rsidRPr="000730E8" w:rsidTr="0097421F">
              <w:trPr>
                <w:jc w:val="right"/>
              </w:trPr>
              <w:tc>
                <w:tcPr>
                  <w:tcW w:w="17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6D3EC8" w:rsidRPr="000730E8" w:rsidRDefault="006D3EC8" w:rsidP="0097421F">
                  <w:pPr>
                    <w:pStyle w:val="TableContents"/>
                    <w:jc w:val="both"/>
                  </w:pPr>
                </w:p>
              </w:tc>
            </w:tr>
          </w:tbl>
          <w:p w:rsidR="006D3EC8" w:rsidRPr="000730E8" w:rsidRDefault="006D3EC8" w:rsidP="0097421F">
            <w:pPr>
              <w:pStyle w:val="TableContents"/>
              <w:jc w:val="both"/>
            </w:pPr>
          </w:p>
        </w:tc>
      </w:tr>
    </w:tbl>
    <w:p w:rsidR="006D3EC8" w:rsidRPr="000730E8" w:rsidRDefault="006D3EC8" w:rsidP="0097421F">
      <w:pPr>
        <w:pStyle w:val="Standard"/>
        <w:rPr>
          <w:b/>
          <w:bCs/>
        </w:rPr>
      </w:pPr>
    </w:p>
    <w:p w:rsidR="006D3EC8" w:rsidRPr="000730E8" w:rsidRDefault="006D3EC8" w:rsidP="0097421F">
      <w:pPr>
        <w:pStyle w:val="Standard"/>
        <w:jc w:val="center"/>
        <w:rPr>
          <w:b/>
          <w:bCs/>
        </w:rPr>
      </w:pPr>
      <w:r w:rsidRPr="000730E8">
        <w:rPr>
          <w:b/>
          <w:bCs/>
        </w:rPr>
        <w:t xml:space="preserve">ЧАСТЬ 3. Прочие сведения о муниципальном задании </w:t>
      </w:r>
      <w:r w:rsidRPr="000730E8">
        <w:rPr>
          <w:position w:val="8"/>
        </w:rPr>
        <w:t>5)</w:t>
      </w:r>
    </w:p>
    <w:p w:rsidR="006D3EC8" w:rsidRPr="000730E8" w:rsidRDefault="006D3EC8" w:rsidP="0097421F">
      <w:pPr>
        <w:pStyle w:val="Standard"/>
        <w:jc w:val="both"/>
      </w:pPr>
    </w:p>
    <w:p w:rsidR="006D3EC8" w:rsidRPr="000730E8" w:rsidRDefault="006D3EC8" w:rsidP="0097421F">
      <w:pPr>
        <w:pStyle w:val="Standard"/>
        <w:spacing w:line="360" w:lineRule="auto"/>
        <w:jc w:val="both"/>
      </w:pPr>
      <w:r w:rsidRPr="000730E8">
        <w:t>1. Основания для досрочного прекращения выполнения муниципального  задания:</w:t>
      </w:r>
    </w:p>
    <w:p w:rsidR="006D3EC8" w:rsidRPr="000730E8" w:rsidRDefault="006D3EC8" w:rsidP="0097421F">
      <w:pPr>
        <w:pStyle w:val="Standard"/>
        <w:spacing w:line="360" w:lineRule="auto"/>
        <w:jc w:val="both"/>
        <w:rPr>
          <w:i/>
          <w:iCs/>
          <w:u w:val="single"/>
        </w:rPr>
      </w:pPr>
      <w:r w:rsidRPr="000730E8">
        <w:rPr>
          <w:i/>
          <w:iCs/>
          <w:u w:val="single"/>
        </w:rPr>
        <w:t>ликвидация или реорганизация учреждения, исключение муниципальной услуги  из ведомственного перечня муниципальных работ(услуг)</w:t>
      </w:r>
    </w:p>
    <w:p w:rsidR="006D3EC8" w:rsidRPr="000730E8" w:rsidRDefault="006D3EC8" w:rsidP="0097421F">
      <w:pPr>
        <w:pStyle w:val="Standard"/>
        <w:spacing w:line="360" w:lineRule="auto"/>
        <w:jc w:val="both"/>
      </w:pPr>
      <w:r w:rsidRPr="000730E8">
        <w:t>2. Иная информация, необходимая для выполнения (контроля за выполнением) муниципального  задания______________________________</w:t>
      </w:r>
    </w:p>
    <w:p w:rsidR="006D3EC8" w:rsidRPr="000730E8" w:rsidRDefault="006D3EC8" w:rsidP="0097421F">
      <w:pPr>
        <w:pStyle w:val="Standard"/>
        <w:spacing w:line="360" w:lineRule="auto"/>
        <w:jc w:val="both"/>
      </w:pPr>
      <w:r w:rsidRPr="000730E8">
        <w:t>_________________________________________________________________________________________________________________________</w:t>
      </w:r>
    </w:p>
    <w:p w:rsidR="006D3EC8" w:rsidRPr="000730E8" w:rsidRDefault="006D3EC8" w:rsidP="0097421F">
      <w:pPr>
        <w:pStyle w:val="Standard"/>
        <w:spacing w:line="360" w:lineRule="auto"/>
        <w:jc w:val="both"/>
      </w:pPr>
      <w:r w:rsidRPr="000730E8">
        <w:t>3. Порядок контроля за выполнением муниципального задания</w:t>
      </w:r>
    </w:p>
    <w:p w:rsidR="006D3EC8" w:rsidRPr="001C0227" w:rsidRDefault="006D3EC8" w:rsidP="0097421F">
      <w:pPr>
        <w:pStyle w:val="Standard"/>
        <w:spacing w:line="360" w:lineRule="auto"/>
        <w:jc w:val="both"/>
      </w:pPr>
    </w:p>
    <w:tbl>
      <w:tblPr>
        <w:tblW w:w="14571" w:type="dxa"/>
        <w:tblInd w:w="4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857"/>
        <w:gridCol w:w="4857"/>
        <w:gridCol w:w="4857"/>
      </w:tblGrid>
      <w:tr w:rsidR="006D3EC8" w:rsidRPr="00A60870" w:rsidTr="0097421F"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A60870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A6087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</w:p>
          <w:p w:rsidR="006D3EC8" w:rsidRPr="00A60870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A60870">
              <w:rPr>
                <w:sz w:val="22"/>
                <w:szCs w:val="22"/>
              </w:rPr>
              <w:t>Периодичность</w:t>
            </w:r>
          </w:p>
        </w:tc>
        <w:tc>
          <w:tcPr>
            <w:tcW w:w="4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22"/>
                <w:szCs w:val="22"/>
              </w:rPr>
            </w:pPr>
            <w:r w:rsidRPr="00A60870">
              <w:rPr>
                <w:sz w:val="22"/>
                <w:szCs w:val="22"/>
              </w:rPr>
              <w:t>Исполнительные органы государственной   власти города, осуществляющие контроль за оказанием услуг</w:t>
            </w:r>
          </w:p>
        </w:tc>
      </w:tr>
      <w:tr w:rsidR="006D3EC8" w:rsidRPr="00A60870" w:rsidTr="0097421F"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  <w:r w:rsidRPr="00A60870">
              <w:rPr>
                <w:sz w:val="20"/>
                <w:szCs w:val="20"/>
              </w:rPr>
              <w:t>1</w:t>
            </w: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  <w:r w:rsidRPr="00A60870">
              <w:rPr>
                <w:sz w:val="20"/>
                <w:szCs w:val="20"/>
              </w:rPr>
              <w:t>2</w:t>
            </w: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center"/>
              <w:rPr>
                <w:sz w:val="20"/>
                <w:szCs w:val="20"/>
              </w:rPr>
            </w:pPr>
            <w:r w:rsidRPr="00A60870">
              <w:rPr>
                <w:sz w:val="20"/>
                <w:szCs w:val="20"/>
              </w:rPr>
              <w:t>3</w:t>
            </w:r>
          </w:p>
        </w:tc>
      </w:tr>
      <w:tr w:rsidR="006D3EC8" w:rsidRPr="00A60870" w:rsidTr="0097421F"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20"/>
                <w:szCs w:val="20"/>
              </w:rPr>
            </w:pPr>
            <w:r w:rsidRPr="00A60870">
              <w:rPr>
                <w:sz w:val="21"/>
                <w:szCs w:val="20"/>
              </w:rPr>
              <w:t>Внутренний контроль</w:t>
            </w: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20"/>
                <w:szCs w:val="20"/>
              </w:rPr>
            </w:pPr>
            <w:r w:rsidRPr="00A60870">
              <w:rPr>
                <w:sz w:val="21"/>
                <w:szCs w:val="20"/>
              </w:rPr>
              <w:t>Ежеквартально</w:t>
            </w: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20"/>
                <w:szCs w:val="20"/>
              </w:rPr>
            </w:pPr>
            <w:r w:rsidRPr="00A60870">
              <w:rPr>
                <w:sz w:val="20"/>
                <w:szCs w:val="20"/>
              </w:rPr>
              <w:t>МБУ «Спортивно-оздоровительный клуб «Олимп»</w:t>
            </w:r>
          </w:p>
        </w:tc>
      </w:tr>
      <w:tr w:rsidR="006D3EC8" w:rsidRPr="00A60870" w:rsidTr="0097421F"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20"/>
                <w:szCs w:val="20"/>
              </w:rPr>
            </w:pPr>
            <w:r w:rsidRPr="00A60870">
              <w:rPr>
                <w:sz w:val="21"/>
                <w:szCs w:val="20"/>
              </w:rPr>
              <w:t>Текущий контроль</w:t>
            </w:r>
          </w:p>
          <w:p w:rsidR="006D3EC8" w:rsidRPr="00A60870" w:rsidRDefault="006D3EC8" w:rsidP="0097421F">
            <w:pPr>
              <w:pStyle w:val="TableContents"/>
              <w:jc w:val="both"/>
              <w:rPr>
                <w:sz w:val="21"/>
                <w:szCs w:val="20"/>
              </w:rPr>
            </w:pPr>
          </w:p>
          <w:p w:rsidR="006D3EC8" w:rsidRPr="00A60870" w:rsidRDefault="006D3EC8" w:rsidP="0097421F">
            <w:pPr>
              <w:pStyle w:val="TableContents"/>
              <w:jc w:val="both"/>
              <w:rPr>
                <w:sz w:val="20"/>
                <w:szCs w:val="20"/>
              </w:rPr>
            </w:pPr>
            <w:r w:rsidRPr="00A60870">
              <w:rPr>
                <w:sz w:val="21"/>
                <w:szCs w:val="20"/>
              </w:rPr>
              <w:t>Внеплановый контроль по выявленным</w:t>
            </w:r>
          </w:p>
          <w:p w:rsidR="006D3EC8" w:rsidRPr="00A60870" w:rsidRDefault="006D3EC8" w:rsidP="0097421F">
            <w:pPr>
              <w:pStyle w:val="TableContents"/>
              <w:jc w:val="both"/>
              <w:rPr>
                <w:sz w:val="20"/>
                <w:szCs w:val="20"/>
              </w:rPr>
            </w:pPr>
            <w:r w:rsidRPr="00A60870">
              <w:rPr>
                <w:sz w:val="21"/>
                <w:szCs w:val="20"/>
              </w:rPr>
              <w:t>проблемам, фактам, жалобам</w:t>
            </w: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TableContents"/>
              <w:jc w:val="both"/>
              <w:rPr>
                <w:sz w:val="20"/>
                <w:szCs w:val="20"/>
              </w:rPr>
            </w:pPr>
            <w:r w:rsidRPr="00A60870">
              <w:rPr>
                <w:sz w:val="21"/>
                <w:szCs w:val="20"/>
              </w:rPr>
              <w:t>Ежегодно</w:t>
            </w:r>
          </w:p>
          <w:p w:rsidR="006D3EC8" w:rsidRPr="00A60870" w:rsidRDefault="006D3EC8" w:rsidP="0097421F">
            <w:pPr>
              <w:pStyle w:val="TableContents"/>
              <w:jc w:val="both"/>
              <w:rPr>
                <w:sz w:val="21"/>
                <w:szCs w:val="20"/>
              </w:rPr>
            </w:pPr>
          </w:p>
          <w:p w:rsidR="006D3EC8" w:rsidRPr="00A60870" w:rsidRDefault="006D3EC8" w:rsidP="0097421F">
            <w:pPr>
              <w:pStyle w:val="TableContents"/>
              <w:jc w:val="both"/>
              <w:rPr>
                <w:sz w:val="20"/>
                <w:szCs w:val="20"/>
              </w:rPr>
            </w:pPr>
            <w:r w:rsidRPr="00A60870">
              <w:rPr>
                <w:sz w:val="21"/>
                <w:szCs w:val="20"/>
              </w:rPr>
              <w:t>По конкретному обращению заявителя</w:t>
            </w:r>
          </w:p>
        </w:tc>
        <w:tc>
          <w:tcPr>
            <w:tcW w:w="48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D3EC8" w:rsidRPr="00A60870" w:rsidRDefault="006D3EC8" w:rsidP="0097421F">
            <w:pPr>
              <w:pStyle w:val="Standard"/>
              <w:jc w:val="both"/>
              <w:rPr>
                <w:sz w:val="20"/>
                <w:szCs w:val="20"/>
              </w:rPr>
            </w:pPr>
            <w:r w:rsidRPr="00A60870">
              <w:rPr>
                <w:sz w:val="20"/>
                <w:szCs w:val="20"/>
              </w:rPr>
              <w:t>Отдел по развитию физической культуры  и спорта</w:t>
            </w:r>
          </w:p>
          <w:p w:rsidR="006D3EC8" w:rsidRPr="00A60870" w:rsidRDefault="006D3EC8" w:rsidP="0097421F">
            <w:pPr>
              <w:pStyle w:val="Standard"/>
              <w:jc w:val="both"/>
              <w:rPr>
                <w:sz w:val="20"/>
                <w:szCs w:val="20"/>
              </w:rPr>
            </w:pPr>
          </w:p>
          <w:p w:rsidR="006D3EC8" w:rsidRPr="00A60870" w:rsidRDefault="006D3EC8" w:rsidP="0097421F">
            <w:pPr>
              <w:pStyle w:val="Standard"/>
              <w:jc w:val="both"/>
              <w:rPr>
                <w:sz w:val="20"/>
                <w:szCs w:val="20"/>
              </w:rPr>
            </w:pPr>
            <w:r w:rsidRPr="00A60870">
              <w:rPr>
                <w:sz w:val="20"/>
                <w:szCs w:val="20"/>
              </w:rPr>
              <w:t>Отдел по развитию физической культуры  и спорта</w:t>
            </w:r>
          </w:p>
        </w:tc>
      </w:tr>
    </w:tbl>
    <w:p w:rsidR="006D3EC8" w:rsidRPr="00A60870" w:rsidRDefault="006D3EC8" w:rsidP="0097421F">
      <w:pPr>
        <w:pStyle w:val="Standard"/>
        <w:jc w:val="both"/>
      </w:pPr>
    </w:p>
    <w:p w:rsidR="006D3EC8" w:rsidRPr="00A60870" w:rsidRDefault="006D3EC8" w:rsidP="0097421F">
      <w:pPr>
        <w:pStyle w:val="Standard"/>
        <w:spacing w:line="360" w:lineRule="auto"/>
        <w:jc w:val="both"/>
      </w:pPr>
      <w:r w:rsidRPr="00A60870">
        <w:t>4. Требования к отчетности о выполнении муниципального задания______________________________________________________________</w:t>
      </w:r>
    </w:p>
    <w:p w:rsidR="006D3EC8" w:rsidRPr="00A60870" w:rsidRDefault="006D3EC8" w:rsidP="0097421F">
      <w:pPr>
        <w:pStyle w:val="Standard"/>
        <w:spacing w:line="360" w:lineRule="auto"/>
        <w:jc w:val="both"/>
      </w:pPr>
      <w:r w:rsidRPr="00A60870">
        <w:t xml:space="preserve">4.1. периодичность представления отчетов о выполнении муниципального задания:  </w:t>
      </w:r>
      <w:r w:rsidRPr="00A60870">
        <w:rPr>
          <w:i/>
          <w:iCs/>
          <w:u w:val="single"/>
        </w:rPr>
        <w:t xml:space="preserve">      ежеквартально, ежегодно</w:t>
      </w:r>
    </w:p>
    <w:p w:rsidR="006D3EC8" w:rsidRPr="00A60870" w:rsidRDefault="006D3EC8" w:rsidP="0097421F">
      <w:pPr>
        <w:pStyle w:val="Standard"/>
        <w:spacing w:line="360" w:lineRule="auto"/>
        <w:jc w:val="both"/>
      </w:pPr>
      <w:r w:rsidRPr="00A60870">
        <w:t xml:space="preserve">4.2. сроки представления отчетов о выполнении муниципального задания:   </w:t>
      </w:r>
      <w:r w:rsidRPr="00A60870">
        <w:rPr>
          <w:i/>
          <w:iCs/>
          <w:u w:val="single"/>
        </w:rPr>
        <w:t>ежеквартально, не позднее 15 числа месяца, следующего за отчетным кварталом,   до 01 февраля текущего финансового года.</w:t>
      </w:r>
    </w:p>
    <w:p w:rsidR="006D3EC8" w:rsidRPr="00A60870" w:rsidRDefault="006D3EC8" w:rsidP="0097421F">
      <w:pPr>
        <w:pStyle w:val="Standard"/>
        <w:spacing w:line="360" w:lineRule="auto"/>
        <w:jc w:val="both"/>
      </w:pPr>
      <w:r w:rsidRPr="00A60870">
        <w:t>4.3. иные требования к отчетности о выполнении муниципального задания_______________________________________________________</w:t>
      </w:r>
    </w:p>
    <w:p w:rsidR="006D3EC8" w:rsidRPr="00A60870" w:rsidRDefault="006D3EC8" w:rsidP="0097421F">
      <w:pPr>
        <w:pStyle w:val="Standard"/>
        <w:spacing w:line="360" w:lineRule="auto"/>
        <w:jc w:val="both"/>
      </w:pPr>
      <w:r w:rsidRPr="00A60870">
        <w:t>5. Иные показатели, связанные с выполнением муниципального задания</w:t>
      </w:r>
      <w:r w:rsidRPr="00A60870">
        <w:rPr>
          <w:position w:val="8"/>
        </w:rPr>
        <w:t>6)</w:t>
      </w:r>
      <w:r w:rsidRPr="00A60870">
        <w:t xml:space="preserve">  _______________________________________________________</w:t>
      </w:r>
    </w:p>
    <w:p w:rsidR="006D3EC8" w:rsidRPr="00A60870" w:rsidRDefault="006D3EC8" w:rsidP="0097421F">
      <w:pPr>
        <w:pStyle w:val="Standard"/>
        <w:spacing w:line="360" w:lineRule="auto"/>
        <w:jc w:val="both"/>
      </w:pPr>
      <w:r w:rsidRPr="00A60870">
        <w:t>Примечания:</w:t>
      </w:r>
    </w:p>
    <w:p w:rsidR="006D3EC8" w:rsidRPr="00A60870" w:rsidRDefault="006D3EC8" w:rsidP="0097421F">
      <w:pPr>
        <w:pStyle w:val="Textbody"/>
        <w:jc w:val="both"/>
      </w:pPr>
      <w:r w:rsidRPr="00A60870">
        <w:rPr>
          <w:position w:val="8"/>
        </w:rPr>
        <w:t>1)</w:t>
      </w:r>
      <w:r w:rsidRPr="00A60870">
        <w:t xml:space="preserve">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6D3EC8" w:rsidRPr="00A60870" w:rsidRDefault="006D3EC8" w:rsidP="0097421F">
      <w:pPr>
        <w:pStyle w:val="Textbody"/>
        <w:jc w:val="both"/>
      </w:pPr>
      <w:r w:rsidRPr="00A60870">
        <w:rPr>
          <w:position w:val="8"/>
        </w:rPr>
        <w:t xml:space="preserve">2) </w:t>
      </w:r>
      <w:r w:rsidRPr="00A60870">
        <w:t>Заполняется при установлении показателей, характеризующих качество муниципальной услуги, в ведомственном перечне муниципальных услуг и работ.</w:t>
      </w:r>
    </w:p>
    <w:p w:rsidR="006D3EC8" w:rsidRPr="00A60870" w:rsidRDefault="006D3EC8" w:rsidP="0097421F">
      <w:pPr>
        <w:pStyle w:val="Textbody"/>
        <w:jc w:val="both"/>
      </w:pPr>
      <w:r w:rsidRPr="00A60870">
        <w:rPr>
          <w:position w:val="8"/>
        </w:rPr>
        <w:t>3)</w:t>
      </w:r>
      <w:r w:rsidRPr="00A60870">
        <w:t xml:space="preserve"> 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6D3EC8" w:rsidRPr="00A60870" w:rsidRDefault="006D3EC8" w:rsidP="0097421F">
      <w:pPr>
        <w:pStyle w:val="Textbody"/>
        <w:jc w:val="both"/>
      </w:pPr>
      <w:r w:rsidRPr="00A60870">
        <w:rPr>
          <w:position w:val="8"/>
        </w:rPr>
        <w:t xml:space="preserve">4) </w:t>
      </w:r>
      <w:r w:rsidRPr="00A60870">
        <w:t xml:space="preserve"> Заполняется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6D3EC8" w:rsidRPr="00A60870" w:rsidRDefault="006D3EC8" w:rsidP="0097421F">
      <w:pPr>
        <w:pStyle w:val="Textbody"/>
        <w:jc w:val="both"/>
      </w:pPr>
      <w:r w:rsidRPr="00A60870">
        <w:rPr>
          <w:position w:val="8"/>
        </w:rPr>
        <w:t>5)</w:t>
      </w:r>
      <w:r>
        <w:t xml:space="preserve"> </w:t>
      </w:r>
      <w:r w:rsidRPr="00A60870">
        <w:t>Заполняется в целом по муниципальному заданию.</w:t>
      </w:r>
    </w:p>
    <w:p w:rsidR="006D3EC8" w:rsidRPr="00A60870" w:rsidRDefault="006D3EC8" w:rsidP="0097421F">
      <w:pPr>
        <w:pStyle w:val="Textbody"/>
        <w:jc w:val="both"/>
      </w:pPr>
      <w:r w:rsidRPr="00A60870">
        <w:rPr>
          <w:position w:val="8"/>
        </w:rPr>
        <w:t xml:space="preserve">6) </w:t>
      </w:r>
      <w:r w:rsidRPr="00A60870">
        <w:t>В числе иных показателей может быть указано допустимое (возможное) отклонение от выполнения муниципального задания, в пределах которого оно считается выполненным, при принятии органом, осуществляющим функции и полномочия учредителя муниципальных бюджетных или автономных учреждений, главным распорядителем средств бюджета города, в ведении которого находятся муниципальные казенные учреждения,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процентах). В этом случае допустимые (возможные) отклонения, предусмотренные в подпунктах 3.1 и 3.2 настоящего муниципального задания, не заполняются.</w:t>
      </w:r>
    </w:p>
    <w:p w:rsidR="006D3EC8" w:rsidRPr="00A60870" w:rsidRDefault="006D3EC8" w:rsidP="0097421F"/>
    <w:p w:rsidR="006D3EC8" w:rsidRPr="00A60870" w:rsidRDefault="006D3EC8" w:rsidP="00A507AF">
      <w:pPr>
        <w:suppressAutoHyphens w:val="0"/>
      </w:pPr>
    </w:p>
    <w:sectPr w:rsidR="006D3EC8" w:rsidRPr="00A60870" w:rsidSect="00705C49">
      <w:headerReference w:type="default" r:id="rId8"/>
      <w:pgSz w:w="16838" w:h="11906" w:orient="landscape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EC8" w:rsidRDefault="006D3EC8">
      <w:r>
        <w:separator/>
      </w:r>
    </w:p>
  </w:endnote>
  <w:endnote w:type="continuationSeparator" w:id="0">
    <w:p w:rsidR="006D3EC8" w:rsidRDefault="006D3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5" w:csb1="00000000"/>
  </w:font>
  <w:font w:name="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EC8" w:rsidRDefault="006D3EC8">
      <w:r>
        <w:separator/>
      </w:r>
    </w:p>
  </w:footnote>
  <w:footnote w:type="continuationSeparator" w:id="0">
    <w:p w:rsidR="006D3EC8" w:rsidRDefault="006D3E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EC8" w:rsidRDefault="006D3EC8">
    <w:pPr>
      <w:pStyle w:val="Header"/>
      <w:jc w:val="center"/>
    </w:pPr>
    <w:fldSimple w:instr=" PAGE ">
      <w:r>
        <w:rPr>
          <w:noProof/>
        </w:rPr>
        <w:t>10</w:t>
      </w:r>
    </w:fldSimple>
  </w:p>
  <w:p w:rsidR="006D3EC8" w:rsidRDefault="006D3EC8">
    <w:pPr>
      <w:pStyle w:val="Header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53DC"/>
    <w:rsid w:val="00064471"/>
    <w:rsid w:val="000730E8"/>
    <w:rsid w:val="00090919"/>
    <w:rsid w:val="000A1E78"/>
    <w:rsid w:val="000C23B0"/>
    <w:rsid w:val="000C508C"/>
    <w:rsid w:val="000D5DE8"/>
    <w:rsid w:val="000E49E6"/>
    <w:rsid w:val="000E4ADD"/>
    <w:rsid w:val="000E6862"/>
    <w:rsid w:val="000F2E09"/>
    <w:rsid w:val="000F6271"/>
    <w:rsid w:val="00101109"/>
    <w:rsid w:val="0010154E"/>
    <w:rsid w:val="001218EA"/>
    <w:rsid w:val="001432C4"/>
    <w:rsid w:val="0015306B"/>
    <w:rsid w:val="00165BD3"/>
    <w:rsid w:val="001707F7"/>
    <w:rsid w:val="001711F8"/>
    <w:rsid w:val="0017525B"/>
    <w:rsid w:val="001C0227"/>
    <w:rsid w:val="001F6E15"/>
    <w:rsid w:val="002257D6"/>
    <w:rsid w:val="002D0F61"/>
    <w:rsid w:val="002D3993"/>
    <w:rsid w:val="002D6A4B"/>
    <w:rsid w:val="002F7C13"/>
    <w:rsid w:val="003075B1"/>
    <w:rsid w:val="003136E4"/>
    <w:rsid w:val="00316FFD"/>
    <w:rsid w:val="00327F6E"/>
    <w:rsid w:val="0034657F"/>
    <w:rsid w:val="003C35F7"/>
    <w:rsid w:val="003C5BF0"/>
    <w:rsid w:val="003E26E4"/>
    <w:rsid w:val="003E5C12"/>
    <w:rsid w:val="003F07F6"/>
    <w:rsid w:val="004255D3"/>
    <w:rsid w:val="00444FC8"/>
    <w:rsid w:val="00450F64"/>
    <w:rsid w:val="00455788"/>
    <w:rsid w:val="00455A51"/>
    <w:rsid w:val="00456D11"/>
    <w:rsid w:val="004648FB"/>
    <w:rsid w:val="00476ABF"/>
    <w:rsid w:val="004937D4"/>
    <w:rsid w:val="00497EE4"/>
    <w:rsid w:val="004B62E5"/>
    <w:rsid w:val="004B6303"/>
    <w:rsid w:val="004B7B5D"/>
    <w:rsid w:val="004D3581"/>
    <w:rsid w:val="004D60DC"/>
    <w:rsid w:val="004E232A"/>
    <w:rsid w:val="004F490F"/>
    <w:rsid w:val="00503B02"/>
    <w:rsid w:val="00521CEA"/>
    <w:rsid w:val="0053375D"/>
    <w:rsid w:val="005377B7"/>
    <w:rsid w:val="00555E7A"/>
    <w:rsid w:val="0056521D"/>
    <w:rsid w:val="00575DBD"/>
    <w:rsid w:val="00584AA7"/>
    <w:rsid w:val="00587909"/>
    <w:rsid w:val="00594C51"/>
    <w:rsid w:val="005B02D9"/>
    <w:rsid w:val="005C5939"/>
    <w:rsid w:val="005D6AB3"/>
    <w:rsid w:val="005F0078"/>
    <w:rsid w:val="005F144D"/>
    <w:rsid w:val="006018EA"/>
    <w:rsid w:val="00601906"/>
    <w:rsid w:val="00603850"/>
    <w:rsid w:val="00603B36"/>
    <w:rsid w:val="00623100"/>
    <w:rsid w:val="0064241B"/>
    <w:rsid w:val="00643247"/>
    <w:rsid w:val="006A1386"/>
    <w:rsid w:val="006A2A3B"/>
    <w:rsid w:val="006A6BCB"/>
    <w:rsid w:val="006D3EC8"/>
    <w:rsid w:val="006E2193"/>
    <w:rsid w:val="006E760C"/>
    <w:rsid w:val="00705C49"/>
    <w:rsid w:val="00712A03"/>
    <w:rsid w:val="00730993"/>
    <w:rsid w:val="0075190F"/>
    <w:rsid w:val="00754834"/>
    <w:rsid w:val="00780628"/>
    <w:rsid w:val="007966BC"/>
    <w:rsid w:val="007A0A31"/>
    <w:rsid w:val="007A16AE"/>
    <w:rsid w:val="007B0D97"/>
    <w:rsid w:val="007B56F2"/>
    <w:rsid w:val="007C22F1"/>
    <w:rsid w:val="007C48FE"/>
    <w:rsid w:val="007C5D0A"/>
    <w:rsid w:val="007D1B6D"/>
    <w:rsid w:val="007F103D"/>
    <w:rsid w:val="00810A03"/>
    <w:rsid w:val="00810A4C"/>
    <w:rsid w:val="008527EC"/>
    <w:rsid w:val="00854E68"/>
    <w:rsid w:val="00877E1C"/>
    <w:rsid w:val="008821CC"/>
    <w:rsid w:val="008A12D1"/>
    <w:rsid w:val="008A6C4C"/>
    <w:rsid w:val="008B2F7B"/>
    <w:rsid w:val="009027CA"/>
    <w:rsid w:val="009033CC"/>
    <w:rsid w:val="00907748"/>
    <w:rsid w:val="00911F86"/>
    <w:rsid w:val="009232B2"/>
    <w:rsid w:val="00932A6D"/>
    <w:rsid w:val="0093753C"/>
    <w:rsid w:val="0096549C"/>
    <w:rsid w:val="0097421F"/>
    <w:rsid w:val="00977150"/>
    <w:rsid w:val="00977C47"/>
    <w:rsid w:val="00994674"/>
    <w:rsid w:val="009B37BE"/>
    <w:rsid w:val="009C57F9"/>
    <w:rsid w:val="009D3A35"/>
    <w:rsid w:val="009D6A17"/>
    <w:rsid w:val="00A0635A"/>
    <w:rsid w:val="00A401EB"/>
    <w:rsid w:val="00A443DF"/>
    <w:rsid w:val="00A507AF"/>
    <w:rsid w:val="00A5131A"/>
    <w:rsid w:val="00A60870"/>
    <w:rsid w:val="00A7334D"/>
    <w:rsid w:val="00A821EE"/>
    <w:rsid w:val="00AA7A59"/>
    <w:rsid w:val="00AB3ECB"/>
    <w:rsid w:val="00AD1F3F"/>
    <w:rsid w:val="00AD2795"/>
    <w:rsid w:val="00AD4026"/>
    <w:rsid w:val="00B2165D"/>
    <w:rsid w:val="00B23174"/>
    <w:rsid w:val="00B2764D"/>
    <w:rsid w:val="00B62FEE"/>
    <w:rsid w:val="00B8747A"/>
    <w:rsid w:val="00B968F6"/>
    <w:rsid w:val="00BA7933"/>
    <w:rsid w:val="00BB2A09"/>
    <w:rsid w:val="00BC2E6C"/>
    <w:rsid w:val="00BD5AE1"/>
    <w:rsid w:val="00BE75C7"/>
    <w:rsid w:val="00BF4382"/>
    <w:rsid w:val="00BF552A"/>
    <w:rsid w:val="00C0218D"/>
    <w:rsid w:val="00C02D16"/>
    <w:rsid w:val="00C26B23"/>
    <w:rsid w:val="00C34076"/>
    <w:rsid w:val="00C44431"/>
    <w:rsid w:val="00C50948"/>
    <w:rsid w:val="00C605B6"/>
    <w:rsid w:val="00C6388F"/>
    <w:rsid w:val="00C725DD"/>
    <w:rsid w:val="00C73332"/>
    <w:rsid w:val="00CA2C35"/>
    <w:rsid w:val="00CB43ED"/>
    <w:rsid w:val="00CC5847"/>
    <w:rsid w:val="00CF71F2"/>
    <w:rsid w:val="00D03F3E"/>
    <w:rsid w:val="00D35C25"/>
    <w:rsid w:val="00D71A21"/>
    <w:rsid w:val="00D800A5"/>
    <w:rsid w:val="00D966AE"/>
    <w:rsid w:val="00DB13E9"/>
    <w:rsid w:val="00DE53DC"/>
    <w:rsid w:val="00DF12AF"/>
    <w:rsid w:val="00E168F0"/>
    <w:rsid w:val="00E1696A"/>
    <w:rsid w:val="00E27D5E"/>
    <w:rsid w:val="00E60930"/>
    <w:rsid w:val="00E8455A"/>
    <w:rsid w:val="00EB3155"/>
    <w:rsid w:val="00EC4D3D"/>
    <w:rsid w:val="00ED1D2F"/>
    <w:rsid w:val="00EE5135"/>
    <w:rsid w:val="00EF49DA"/>
    <w:rsid w:val="00F1534F"/>
    <w:rsid w:val="00F50756"/>
    <w:rsid w:val="00F5328A"/>
    <w:rsid w:val="00F57063"/>
    <w:rsid w:val="00F578F7"/>
    <w:rsid w:val="00F64794"/>
    <w:rsid w:val="00F777A3"/>
    <w:rsid w:val="00F90568"/>
    <w:rsid w:val="00FD3273"/>
    <w:rsid w:val="00FD50FE"/>
    <w:rsid w:val="00FE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81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3581"/>
    <w:pPr>
      <w:keepNext/>
      <w:tabs>
        <w:tab w:val="num" w:pos="0"/>
      </w:tabs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D3581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D3581"/>
    <w:pPr>
      <w:keepNext/>
      <w:tabs>
        <w:tab w:val="num" w:pos="0"/>
      </w:tabs>
      <w:jc w:val="center"/>
      <w:outlineLvl w:val="2"/>
    </w:pPr>
    <w:rPr>
      <w:b/>
      <w:bCs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3581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D3581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D3581"/>
    <w:rPr>
      <w:rFonts w:ascii="Times New Roman" w:hAnsi="Times New Roman" w:cs="Times New Roman"/>
      <w:b/>
      <w:bCs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rsid w:val="004D3581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4D358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340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34076"/>
    <w:rPr>
      <w:rFonts w:ascii="Tahoma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uiPriority w:val="99"/>
    <w:rsid w:val="00730993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0993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30993"/>
    <w:rPr>
      <w:rFonts w:cs="Times New Roman"/>
    </w:rPr>
  </w:style>
  <w:style w:type="table" w:customStyle="1" w:styleId="1">
    <w:name w:val="Сетка таблицы1"/>
    <w:uiPriority w:val="99"/>
    <w:rsid w:val="0073099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9033C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uiPriority w:val="99"/>
    <w:rsid w:val="009033C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7D1B6D"/>
    <w:rPr>
      <w:rFonts w:cs="Times New Roman"/>
      <w:b/>
    </w:rPr>
  </w:style>
  <w:style w:type="paragraph" w:customStyle="1" w:styleId="Standard">
    <w:name w:val="Standard"/>
    <w:uiPriority w:val="99"/>
    <w:rsid w:val="00603B3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603B36"/>
    <w:pPr>
      <w:spacing w:after="120"/>
    </w:pPr>
  </w:style>
  <w:style w:type="paragraph" w:customStyle="1" w:styleId="TableContents">
    <w:name w:val="Table Contents"/>
    <w:basedOn w:val="Standard"/>
    <w:uiPriority w:val="99"/>
    <w:rsid w:val="00603B36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1300</TotalTime>
  <Pages>10</Pages>
  <Words>2109</Words>
  <Characters>12026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96</cp:revision>
  <cp:lastPrinted>2023-12-26T12:10:00Z</cp:lastPrinted>
  <dcterms:created xsi:type="dcterms:W3CDTF">2018-05-14T12:18:00Z</dcterms:created>
  <dcterms:modified xsi:type="dcterms:W3CDTF">2023-12-28T05:24:00Z</dcterms:modified>
</cp:coreProperties>
</file>